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636" w:rsidRDefault="00716636">
      <w:pPr>
        <w:adjustRightInd w:val="0"/>
        <w:spacing w:line="560" w:lineRule="exact"/>
        <w:jc w:val="center"/>
        <w:rPr>
          <w:rFonts w:ascii="方正小标宋简体" w:eastAsia="方正小标宋简体" w:hAnsi="仿宋_GB2312" w:cs="仿宋_GB2312"/>
          <w:sz w:val="44"/>
          <w:szCs w:val="44"/>
          <w:lang/>
        </w:rPr>
      </w:pPr>
      <w:r>
        <w:rPr>
          <w:rFonts w:ascii="方正小标宋简体" w:eastAsia="方正小标宋简体" w:hAnsi="仿宋_GB2312" w:cs="仿宋_GB2312"/>
          <w:sz w:val="44"/>
          <w:szCs w:val="44"/>
          <w:lang/>
        </w:rPr>
        <w:t>2021</w:t>
      </w:r>
      <w:r>
        <w:rPr>
          <w:rFonts w:ascii="方正小标宋简体" w:eastAsia="方正小标宋简体" w:hAnsi="仿宋_GB2312" w:cs="仿宋_GB2312" w:hint="eastAsia"/>
          <w:sz w:val="44"/>
          <w:szCs w:val="44"/>
          <w:lang/>
        </w:rPr>
        <w:t>年“双随机”统计监督检查对象及</w:t>
      </w:r>
    </w:p>
    <w:p w:rsidR="00716636" w:rsidRDefault="00716636">
      <w:pPr>
        <w:adjustRightInd w:val="0"/>
        <w:spacing w:line="560" w:lineRule="exact"/>
        <w:jc w:val="center"/>
        <w:rPr>
          <w:rFonts w:ascii="方正小标宋简体" w:eastAsia="方正小标宋简体" w:hAnsi="仿宋_GB2312" w:cs="仿宋_GB2312"/>
          <w:sz w:val="44"/>
          <w:szCs w:val="44"/>
          <w:lang/>
        </w:rPr>
      </w:pPr>
      <w:r>
        <w:rPr>
          <w:rFonts w:ascii="方正小标宋简体" w:eastAsia="方正小标宋简体" w:hAnsi="仿宋_GB2312" w:cs="仿宋_GB2312" w:hint="eastAsia"/>
          <w:sz w:val="44"/>
          <w:szCs w:val="44"/>
          <w:lang/>
        </w:rPr>
        <w:t>检查人员抽取结果公示</w:t>
      </w:r>
    </w:p>
    <w:p w:rsidR="00716636" w:rsidRDefault="00716636">
      <w:pPr>
        <w:adjustRightInd w:val="0"/>
        <w:spacing w:line="560" w:lineRule="exact"/>
        <w:jc w:val="center"/>
        <w:rPr>
          <w:rFonts w:ascii="方正小标宋简体" w:eastAsia="方正小标宋简体" w:hAnsi="仿宋_GB2312" w:cs="仿宋_GB2312"/>
          <w:sz w:val="44"/>
          <w:szCs w:val="44"/>
          <w:lang/>
        </w:rPr>
      </w:pPr>
    </w:p>
    <w:tbl>
      <w:tblPr>
        <w:tblW w:w="10466" w:type="dxa"/>
        <w:tblInd w:w="-9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83"/>
        <w:gridCol w:w="1366"/>
        <w:gridCol w:w="6000"/>
        <w:gridCol w:w="2317"/>
      </w:tblGrid>
      <w:tr w:rsidR="00716636" w:rsidTr="001A7E27">
        <w:trPr>
          <w:trHeight w:val="860"/>
        </w:trPr>
        <w:tc>
          <w:tcPr>
            <w:tcW w:w="783" w:type="dxa"/>
          </w:tcPr>
          <w:p w:rsidR="00716636" w:rsidRPr="001A7E27" w:rsidRDefault="00716636" w:rsidP="001A7E27">
            <w:pPr>
              <w:adjustRightInd w:val="0"/>
              <w:spacing w:line="560" w:lineRule="exact"/>
              <w:jc w:val="center"/>
              <w:rPr>
                <w:rFonts w:ascii="仿宋" w:eastAsia="仿宋" w:hAnsi="仿宋" w:cs="仿宋"/>
                <w:b/>
                <w:sz w:val="32"/>
                <w:szCs w:val="32"/>
              </w:rPr>
            </w:pPr>
            <w:r w:rsidRPr="001A7E27">
              <w:rPr>
                <w:rFonts w:ascii="仿宋" w:eastAsia="仿宋" w:hAnsi="仿宋" w:cs="仿宋" w:hint="eastAsia"/>
                <w:b/>
                <w:sz w:val="32"/>
                <w:szCs w:val="32"/>
                <w:lang/>
              </w:rPr>
              <w:t>序号</w:t>
            </w:r>
          </w:p>
        </w:tc>
        <w:tc>
          <w:tcPr>
            <w:tcW w:w="1366" w:type="dxa"/>
          </w:tcPr>
          <w:p w:rsidR="00716636" w:rsidRPr="001A7E27" w:rsidRDefault="00716636" w:rsidP="001A7E27">
            <w:pPr>
              <w:adjustRightInd w:val="0"/>
              <w:spacing w:line="560" w:lineRule="exact"/>
              <w:jc w:val="center"/>
              <w:rPr>
                <w:rFonts w:ascii="仿宋" w:eastAsia="仿宋" w:hAnsi="仿宋" w:cs="仿宋"/>
                <w:b/>
                <w:sz w:val="32"/>
                <w:szCs w:val="32"/>
              </w:rPr>
            </w:pPr>
            <w:r w:rsidRPr="001A7E27">
              <w:rPr>
                <w:rFonts w:ascii="仿宋" w:eastAsia="仿宋" w:hAnsi="仿宋" w:cs="仿宋" w:hint="eastAsia"/>
                <w:b/>
                <w:sz w:val="32"/>
                <w:szCs w:val="32"/>
              </w:rPr>
              <w:t>县（市、区）</w:t>
            </w:r>
          </w:p>
        </w:tc>
        <w:tc>
          <w:tcPr>
            <w:tcW w:w="6000" w:type="dxa"/>
            <w:vAlign w:val="center"/>
          </w:tcPr>
          <w:p w:rsidR="00716636" w:rsidRPr="001A7E27" w:rsidRDefault="00716636" w:rsidP="001A7E27">
            <w:pPr>
              <w:adjustRightInd w:val="0"/>
              <w:spacing w:line="560" w:lineRule="exact"/>
              <w:jc w:val="center"/>
              <w:rPr>
                <w:rFonts w:ascii="仿宋" w:eastAsia="仿宋" w:hAnsi="仿宋" w:cs="仿宋"/>
                <w:b/>
                <w:sz w:val="32"/>
                <w:szCs w:val="32"/>
              </w:rPr>
            </w:pPr>
            <w:r w:rsidRPr="001A7E27">
              <w:rPr>
                <w:rFonts w:ascii="仿宋" w:eastAsia="仿宋" w:hAnsi="仿宋" w:cs="仿宋" w:hint="eastAsia"/>
                <w:b/>
                <w:sz w:val="32"/>
                <w:szCs w:val="32"/>
                <w:lang/>
              </w:rPr>
              <w:t>单位名称</w:t>
            </w:r>
          </w:p>
        </w:tc>
        <w:tc>
          <w:tcPr>
            <w:tcW w:w="2317" w:type="dxa"/>
            <w:vAlign w:val="center"/>
          </w:tcPr>
          <w:p w:rsidR="00716636" w:rsidRPr="001A7E27" w:rsidRDefault="00716636" w:rsidP="001A7E27">
            <w:pPr>
              <w:adjustRightInd w:val="0"/>
              <w:spacing w:line="560" w:lineRule="exact"/>
              <w:jc w:val="center"/>
              <w:rPr>
                <w:rFonts w:ascii="仿宋" w:eastAsia="仿宋" w:hAnsi="仿宋" w:cs="仿宋"/>
                <w:b/>
                <w:sz w:val="32"/>
                <w:szCs w:val="32"/>
              </w:rPr>
            </w:pPr>
            <w:r w:rsidRPr="001A7E27">
              <w:rPr>
                <w:rFonts w:ascii="仿宋" w:eastAsia="仿宋" w:hAnsi="仿宋" w:cs="仿宋" w:hint="eastAsia"/>
                <w:b/>
                <w:sz w:val="32"/>
                <w:szCs w:val="32"/>
              </w:rPr>
              <w:t>检查人员</w:t>
            </w:r>
          </w:p>
        </w:tc>
      </w:tr>
      <w:tr w:rsidR="00716636" w:rsidTr="001A7E27">
        <w:tc>
          <w:tcPr>
            <w:tcW w:w="783" w:type="dxa"/>
          </w:tcPr>
          <w:p w:rsidR="00716636" w:rsidRPr="001A7E27" w:rsidRDefault="00716636" w:rsidP="001A7E27">
            <w:pPr>
              <w:adjustRightInd w:val="0"/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 w:rsidRPr="001A7E27">
              <w:rPr>
                <w:rFonts w:ascii="仿宋" w:eastAsia="仿宋" w:hAnsi="仿宋" w:cs="仿宋"/>
                <w:sz w:val="32"/>
                <w:szCs w:val="32"/>
                <w:lang/>
              </w:rPr>
              <w:t>1</w:t>
            </w:r>
          </w:p>
        </w:tc>
        <w:tc>
          <w:tcPr>
            <w:tcW w:w="1366" w:type="dxa"/>
            <w:vMerge w:val="restart"/>
            <w:vAlign w:val="center"/>
          </w:tcPr>
          <w:p w:rsidR="00716636" w:rsidRPr="001A7E27" w:rsidRDefault="00716636" w:rsidP="001A7E27">
            <w:pPr>
              <w:adjustRightInd w:val="0"/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 w:rsidRPr="001A7E27">
              <w:rPr>
                <w:rFonts w:ascii="仿宋" w:eastAsia="仿宋" w:hAnsi="仿宋" w:cs="仿宋" w:hint="eastAsia"/>
                <w:sz w:val="32"/>
                <w:szCs w:val="32"/>
              </w:rPr>
              <w:t>惠安县</w:t>
            </w:r>
          </w:p>
        </w:tc>
        <w:tc>
          <w:tcPr>
            <w:tcW w:w="6000" w:type="dxa"/>
            <w:vAlign w:val="center"/>
          </w:tcPr>
          <w:p w:rsidR="00716636" w:rsidRPr="001A7E27" w:rsidRDefault="00716636" w:rsidP="001A7E27">
            <w:pPr>
              <w:adjustRightInd w:val="0"/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 w:rsidRPr="001A7E27">
              <w:rPr>
                <w:rFonts w:ascii="仿宋" w:eastAsia="仿宋" w:hAnsi="仿宋" w:cs="仿宋" w:hint="eastAsia"/>
                <w:color w:val="000000"/>
                <w:sz w:val="32"/>
                <w:szCs w:val="32"/>
              </w:rPr>
              <w:t>福建大鹏酒店有限公司</w:t>
            </w:r>
          </w:p>
        </w:tc>
        <w:tc>
          <w:tcPr>
            <w:tcW w:w="2317" w:type="dxa"/>
            <w:vAlign w:val="center"/>
          </w:tcPr>
          <w:p w:rsidR="00716636" w:rsidRPr="001A7E27" w:rsidRDefault="00716636" w:rsidP="001A7E27">
            <w:pPr>
              <w:adjustRightInd w:val="0"/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 w:rsidRPr="001A7E27">
              <w:rPr>
                <w:rFonts w:ascii="仿宋" w:eastAsia="仿宋" w:hAnsi="仿宋" w:cs="仿宋" w:hint="eastAsia"/>
                <w:sz w:val="32"/>
                <w:szCs w:val="32"/>
              </w:rPr>
              <w:t>林辉、陈剑虹</w:t>
            </w:r>
          </w:p>
        </w:tc>
      </w:tr>
      <w:tr w:rsidR="00716636" w:rsidTr="001A7E27">
        <w:tc>
          <w:tcPr>
            <w:tcW w:w="783" w:type="dxa"/>
          </w:tcPr>
          <w:p w:rsidR="00716636" w:rsidRPr="001A7E27" w:rsidRDefault="00716636" w:rsidP="001A7E27">
            <w:pPr>
              <w:adjustRightInd w:val="0"/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 w:rsidRPr="001A7E27">
              <w:rPr>
                <w:rFonts w:ascii="仿宋" w:eastAsia="仿宋" w:hAnsi="仿宋" w:cs="仿宋"/>
                <w:sz w:val="32"/>
                <w:szCs w:val="32"/>
                <w:lang/>
              </w:rPr>
              <w:t>2</w:t>
            </w:r>
          </w:p>
        </w:tc>
        <w:tc>
          <w:tcPr>
            <w:tcW w:w="1366" w:type="dxa"/>
            <w:vMerge/>
            <w:vAlign w:val="center"/>
          </w:tcPr>
          <w:p w:rsidR="00716636" w:rsidRPr="001A7E27" w:rsidRDefault="00716636" w:rsidP="001A7E27">
            <w:pPr>
              <w:adjustRightInd w:val="0"/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6000" w:type="dxa"/>
            <w:vAlign w:val="center"/>
          </w:tcPr>
          <w:p w:rsidR="00716636" w:rsidRPr="001A7E27" w:rsidRDefault="00716636" w:rsidP="001A7E27">
            <w:pPr>
              <w:adjustRightInd w:val="0"/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 w:rsidRPr="001A7E27">
              <w:rPr>
                <w:rFonts w:ascii="仿宋" w:eastAsia="仿宋" w:hAnsi="仿宋" w:cs="仿宋" w:hint="eastAsia"/>
                <w:color w:val="000000"/>
                <w:sz w:val="32"/>
                <w:szCs w:val="32"/>
              </w:rPr>
              <w:t>福建泉州市科兴电脑有限公司</w:t>
            </w:r>
          </w:p>
        </w:tc>
        <w:tc>
          <w:tcPr>
            <w:tcW w:w="2317" w:type="dxa"/>
            <w:vAlign w:val="center"/>
          </w:tcPr>
          <w:p w:rsidR="00716636" w:rsidRPr="001A7E27" w:rsidRDefault="00716636" w:rsidP="001A7E27">
            <w:pPr>
              <w:adjustRightInd w:val="0"/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 w:rsidRPr="001A7E27">
              <w:rPr>
                <w:rFonts w:ascii="仿宋" w:eastAsia="仿宋" w:hAnsi="仿宋" w:cs="仿宋" w:hint="eastAsia"/>
                <w:sz w:val="32"/>
                <w:szCs w:val="32"/>
              </w:rPr>
              <w:t>林辉、陈剑虹</w:t>
            </w:r>
          </w:p>
        </w:tc>
      </w:tr>
      <w:tr w:rsidR="00716636" w:rsidTr="001A7E27">
        <w:trPr>
          <w:trHeight w:val="483"/>
        </w:trPr>
        <w:tc>
          <w:tcPr>
            <w:tcW w:w="783" w:type="dxa"/>
          </w:tcPr>
          <w:p w:rsidR="00716636" w:rsidRPr="001A7E27" w:rsidRDefault="00716636" w:rsidP="001A7E27">
            <w:pPr>
              <w:adjustRightInd w:val="0"/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 w:rsidRPr="001A7E27">
              <w:rPr>
                <w:rFonts w:ascii="仿宋" w:eastAsia="仿宋" w:hAnsi="仿宋" w:cs="仿宋"/>
                <w:sz w:val="32"/>
                <w:szCs w:val="32"/>
              </w:rPr>
              <w:t>3</w:t>
            </w:r>
          </w:p>
        </w:tc>
        <w:tc>
          <w:tcPr>
            <w:tcW w:w="1366" w:type="dxa"/>
            <w:vMerge/>
            <w:vAlign w:val="center"/>
          </w:tcPr>
          <w:p w:rsidR="00716636" w:rsidRPr="001A7E27" w:rsidRDefault="00716636" w:rsidP="001A7E27">
            <w:pPr>
              <w:adjustRightInd w:val="0"/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6000" w:type="dxa"/>
            <w:vAlign w:val="center"/>
          </w:tcPr>
          <w:p w:rsidR="00716636" w:rsidRPr="001A7E27" w:rsidRDefault="00716636" w:rsidP="001A7E27">
            <w:pPr>
              <w:adjustRightInd w:val="0"/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 w:rsidRPr="001A7E27">
              <w:rPr>
                <w:rFonts w:ascii="仿宋" w:eastAsia="仿宋" w:hAnsi="仿宋" w:cs="仿宋" w:hint="eastAsia"/>
                <w:color w:val="000000"/>
                <w:sz w:val="32"/>
                <w:szCs w:val="32"/>
              </w:rPr>
              <w:t>福建省泉州燕京惠泉电子商务有限公司</w:t>
            </w:r>
          </w:p>
        </w:tc>
        <w:tc>
          <w:tcPr>
            <w:tcW w:w="2317" w:type="dxa"/>
            <w:vAlign w:val="center"/>
          </w:tcPr>
          <w:p w:rsidR="00716636" w:rsidRPr="001A7E27" w:rsidRDefault="00716636" w:rsidP="001A7E27">
            <w:pPr>
              <w:adjustRightInd w:val="0"/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 w:rsidRPr="001A7E27">
              <w:rPr>
                <w:rFonts w:ascii="仿宋" w:eastAsia="仿宋" w:hAnsi="仿宋" w:cs="仿宋" w:hint="eastAsia"/>
                <w:sz w:val="32"/>
                <w:szCs w:val="32"/>
              </w:rPr>
              <w:t>林辉、陈剑虹</w:t>
            </w:r>
          </w:p>
        </w:tc>
      </w:tr>
      <w:tr w:rsidR="00716636" w:rsidTr="001A7E27">
        <w:trPr>
          <w:trHeight w:val="566"/>
        </w:trPr>
        <w:tc>
          <w:tcPr>
            <w:tcW w:w="783" w:type="dxa"/>
          </w:tcPr>
          <w:p w:rsidR="00716636" w:rsidRPr="001A7E27" w:rsidRDefault="00716636" w:rsidP="001A7E27">
            <w:pPr>
              <w:adjustRightInd w:val="0"/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 w:rsidRPr="001A7E27">
              <w:rPr>
                <w:rFonts w:ascii="仿宋" w:eastAsia="仿宋" w:hAnsi="仿宋" w:cs="仿宋"/>
                <w:sz w:val="32"/>
                <w:szCs w:val="32"/>
                <w:lang/>
              </w:rPr>
              <w:t>4</w:t>
            </w:r>
          </w:p>
        </w:tc>
        <w:tc>
          <w:tcPr>
            <w:tcW w:w="1366" w:type="dxa"/>
            <w:vMerge/>
          </w:tcPr>
          <w:p w:rsidR="00716636" w:rsidRPr="001A7E27" w:rsidRDefault="00716636" w:rsidP="001A7E27">
            <w:pPr>
              <w:adjustRightInd w:val="0"/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6000" w:type="dxa"/>
          </w:tcPr>
          <w:p w:rsidR="00716636" w:rsidRPr="001A7E27" w:rsidRDefault="00716636" w:rsidP="001A7E27">
            <w:pPr>
              <w:adjustRightInd w:val="0"/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 w:rsidRPr="001A7E27">
              <w:rPr>
                <w:rFonts w:ascii="仿宋" w:eastAsia="仿宋" w:hAnsi="仿宋" w:cs="仿宋" w:hint="eastAsia"/>
                <w:color w:val="000000"/>
                <w:sz w:val="32"/>
                <w:szCs w:val="32"/>
              </w:rPr>
              <w:t>泉州兴博建材有限公司</w:t>
            </w:r>
          </w:p>
        </w:tc>
        <w:tc>
          <w:tcPr>
            <w:tcW w:w="2317" w:type="dxa"/>
          </w:tcPr>
          <w:p w:rsidR="00716636" w:rsidRPr="001A7E27" w:rsidRDefault="00716636" w:rsidP="001A7E27">
            <w:pPr>
              <w:adjustRightInd w:val="0"/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 w:rsidRPr="001A7E27">
              <w:rPr>
                <w:rFonts w:ascii="仿宋" w:eastAsia="仿宋" w:hAnsi="仿宋" w:cs="仿宋" w:hint="eastAsia"/>
                <w:sz w:val="32"/>
                <w:szCs w:val="32"/>
              </w:rPr>
              <w:t>林辉、陈剑虹</w:t>
            </w:r>
          </w:p>
        </w:tc>
      </w:tr>
      <w:tr w:rsidR="00716636" w:rsidTr="001A7E27">
        <w:tc>
          <w:tcPr>
            <w:tcW w:w="783" w:type="dxa"/>
          </w:tcPr>
          <w:p w:rsidR="00716636" w:rsidRPr="001A7E27" w:rsidRDefault="00716636" w:rsidP="001A7E27">
            <w:pPr>
              <w:adjustRightInd w:val="0"/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 w:rsidRPr="001A7E27">
              <w:rPr>
                <w:rFonts w:ascii="仿宋" w:eastAsia="仿宋" w:hAnsi="仿宋" w:cs="仿宋"/>
                <w:sz w:val="32"/>
                <w:szCs w:val="32"/>
                <w:lang/>
              </w:rPr>
              <w:t>5</w:t>
            </w:r>
          </w:p>
        </w:tc>
        <w:tc>
          <w:tcPr>
            <w:tcW w:w="1366" w:type="dxa"/>
            <w:vMerge/>
          </w:tcPr>
          <w:p w:rsidR="00716636" w:rsidRPr="001A7E27" w:rsidRDefault="00716636" w:rsidP="001A7E27">
            <w:pPr>
              <w:adjustRightInd w:val="0"/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6000" w:type="dxa"/>
          </w:tcPr>
          <w:p w:rsidR="00716636" w:rsidRPr="001A7E27" w:rsidRDefault="00716636" w:rsidP="001A7E27">
            <w:pPr>
              <w:adjustRightInd w:val="0"/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 w:rsidRPr="001A7E27">
              <w:rPr>
                <w:rFonts w:ascii="仿宋" w:eastAsia="仿宋" w:hAnsi="仿宋" w:cs="仿宋" w:hint="eastAsia"/>
                <w:color w:val="000000"/>
                <w:sz w:val="32"/>
                <w:szCs w:val="32"/>
              </w:rPr>
              <w:t>惠安县华友电器有限公司</w:t>
            </w:r>
          </w:p>
        </w:tc>
        <w:tc>
          <w:tcPr>
            <w:tcW w:w="2317" w:type="dxa"/>
          </w:tcPr>
          <w:p w:rsidR="00716636" w:rsidRPr="001A7E27" w:rsidRDefault="00716636" w:rsidP="001A7E27">
            <w:pPr>
              <w:adjustRightInd w:val="0"/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 w:rsidRPr="001A7E27">
              <w:rPr>
                <w:rFonts w:ascii="仿宋" w:eastAsia="仿宋" w:hAnsi="仿宋" w:cs="仿宋" w:hint="eastAsia"/>
                <w:sz w:val="32"/>
                <w:szCs w:val="32"/>
              </w:rPr>
              <w:t>林辉、陈剑虹</w:t>
            </w:r>
          </w:p>
        </w:tc>
      </w:tr>
      <w:tr w:rsidR="00716636" w:rsidTr="001A7E27">
        <w:tc>
          <w:tcPr>
            <w:tcW w:w="783" w:type="dxa"/>
          </w:tcPr>
          <w:p w:rsidR="00716636" w:rsidRPr="001A7E27" w:rsidRDefault="00716636" w:rsidP="001A7E27">
            <w:pPr>
              <w:adjustRightInd w:val="0"/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 w:rsidRPr="001A7E27">
              <w:rPr>
                <w:rFonts w:ascii="仿宋" w:eastAsia="仿宋" w:hAnsi="仿宋" w:cs="仿宋"/>
                <w:sz w:val="32"/>
                <w:szCs w:val="32"/>
                <w:lang/>
              </w:rPr>
              <w:t>6</w:t>
            </w:r>
          </w:p>
        </w:tc>
        <w:tc>
          <w:tcPr>
            <w:tcW w:w="1366" w:type="dxa"/>
            <w:vMerge/>
          </w:tcPr>
          <w:p w:rsidR="00716636" w:rsidRPr="001A7E27" w:rsidRDefault="00716636" w:rsidP="001A7E27">
            <w:pPr>
              <w:adjustRightInd w:val="0"/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6000" w:type="dxa"/>
          </w:tcPr>
          <w:p w:rsidR="00716636" w:rsidRPr="001A7E27" w:rsidRDefault="00716636" w:rsidP="001A7E27">
            <w:pPr>
              <w:adjustRightInd w:val="0"/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 w:rsidRPr="001A7E27">
              <w:rPr>
                <w:rFonts w:ascii="仿宋" w:eastAsia="仿宋" w:hAnsi="仿宋" w:cs="仿宋" w:hint="eastAsia"/>
                <w:color w:val="000000"/>
                <w:sz w:val="32"/>
                <w:szCs w:val="32"/>
              </w:rPr>
              <w:t>惠安县曼玲家电贸易有限公司</w:t>
            </w:r>
          </w:p>
        </w:tc>
        <w:tc>
          <w:tcPr>
            <w:tcW w:w="2317" w:type="dxa"/>
          </w:tcPr>
          <w:p w:rsidR="00716636" w:rsidRPr="001A7E27" w:rsidRDefault="00716636" w:rsidP="001A7E27">
            <w:pPr>
              <w:adjustRightInd w:val="0"/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 w:rsidRPr="001A7E27">
              <w:rPr>
                <w:rFonts w:ascii="仿宋" w:eastAsia="仿宋" w:hAnsi="仿宋" w:cs="仿宋" w:hint="eastAsia"/>
                <w:sz w:val="32"/>
                <w:szCs w:val="32"/>
              </w:rPr>
              <w:t>林辉、陈剑虹</w:t>
            </w:r>
          </w:p>
        </w:tc>
      </w:tr>
      <w:tr w:rsidR="00716636" w:rsidTr="001A7E27">
        <w:tc>
          <w:tcPr>
            <w:tcW w:w="783" w:type="dxa"/>
          </w:tcPr>
          <w:p w:rsidR="00716636" w:rsidRPr="001A7E27" w:rsidRDefault="00716636" w:rsidP="001A7E27">
            <w:pPr>
              <w:adjustRightInd w:val="0"/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 w:rsidRPr="001A7E27">
              <w:rPr>
                <w:rFonts w:ascii="仿宋" w:eastAsia="仿宋" w:hAnsi="仿宋" w:cs="仿宋"/>
                <w:sz w:val="32"/>
                <w:szCs w:val="32"/>
                <w:lang/>
              </w:rPr>
              <w:t>7</w:t>
            </w:r>
          </w:p>
        </w:tc>
        <w:tc>
          <w:tcPr>
            <w:tcW w:w="1366" w:type="dxa"/>
            <w:vMerge/>
          </w:tcPr>
          <w:p w:rsidR="00716636" w:rsidRPr="001A7E27" w:rsidRDefault="00716636" w:rsidP="001A7E27">
            <w:pPr>
              <w:adjustRightInd w:val="0"/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6000" w:type="dxa"/>
          </w:tcPr>
          <w:p w:rsidR="00716636" w:rsidRPr="001A7E27" w:rsidRDefault="00716636" w:rsidP="001A7E27">
            <w:pPr>
              <w:adjustRightInd w:val="0"/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 w:rsidRPr="001A7E27">
              <w:rPr>
                <w:rFonts w:ascii="仿宋" w:eastAsia="仿宋" w:hAnsi="仿宋" w:cs="仿宋" w:hint="eastAsia"/>
                <w:color w:val="000000"/>
                <w:sz w:val="32"/>
                <w:szCs w:val="32"/>
              </w:rPr>
              <w:t>惠安县远泰商务酒店有限公司</w:t>
            </w:r>
          </w:p>
        </w:tc>
        <w:tc>
          <w:tcPr>
            <w:tcW w:w="2317" w:type="dxa"/>
          </w:tcPr>
          <w:p w:rsidR="00716636" w:rsidRPr="001A7E27" w:rsidRDefault="00716636" w:rsidP="001A7E27">
            <w:pPr>
              <w:adjustRightInd w:val="0"/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 w:rsidRPr="001A7E27">
              <w:rPr>
                <w:rFonts w:ascii="仿宋" w:eastAsia="仿宋" w:hAnsi="仿宋" w:cs="仿宋" w:hint="eastAsia"/>
                <w:sz w:val="32"/>
                <w:szCs w:val="32"/>
              </w:rPr>
              <w:t>林辉、陈剑虹</w:t>
            </w:r>
          </w:p>
        </w:tc>
      </w:tr>
      <w:tr w:rsidR="00716636" w:rsidTr="001A7E27">
        <w:trPr>
          <w:trHeight w:val="500"/>
        </w:trPr>
        <w:tc>
          <w:tcPr>
            <w:tcW w:w="783" w:type="dxa"/>
          </w:tcPr>
          <w:p w:rsidR="00716636" w:rsidRPr="001A7E27" w:rsidRDefault="00716636" w:rsidP="001A7E27">
            <w:pPr>
              <w:adjustRightInd w:val="0"/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 w:rsidRPr="001A7E27">
              <w:rPr>
                <w:rFonts w:ascii="仿宋" w:eastAsia="仿宋" w:hAnsi="仿宋" w:cs="仿宋"/>
                <w:sz w:val="32"/>
                <w:szCs w:val="32"/>
                <w:lang/>
              </w:rPr>
              <w:t>8</w:t>
            </w:r>
          </w:p>
        </w:tc>
        <w:tc>
          <w:tcPr>
            <w:tcW w:w="1366" w:type="dxa"/>
            <w:vMerge/>
          </w:tcPr>
          <w:p w:rsidR="00716636" w:rsidRPr="001A7E27" w:rsidRDefault="00716636" w:rsidP="001A7E27">
            <w:pPr>
              <w:adjustRightInd w:val="0"/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6000" w:type="dxa"/>
          </w:tcPr>
          <w:p w:rsidR="00716636" w:rsidRPr="001A7E27" w:rsidRDefault="00716636" w:rsidP="001A7E27">
            <w:pPr>
              <w:adjustRightInd w:val="0"/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 w:rsidRPr="001A7E27">
              <w:rPr>
                <w:rFonts w:ascii="仿宋" w:eastAsia="仿宋" w:hAnsi="仿宋" w:cs="仿宋" w:hint="eastAsia"/>
                <w:color w:val="000000"/>
                <w:sz w:val="32"/>
                <w:szCs w:val="32"/>
              </w:rPr>
              <w:t>泉州市贝斯旺进出口有限公司</w:t>
            </w:r>
          </w:p>
        </w:tc>
        <w:tc>
          <w:tcPr>
            <w:tcW w:w="2317" w:type="dxa"/>
          </w:tcPr>
          <w:p w:rsidR="00716636" w:rsidRPr="001A7E27" w:rsidRDefault="00716636" w:rsidP="001A7E27">
            <w:pPr>
              <w:adjustRightInd w:val="0"/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 w:rsidRPr="001A7E27">
              <w:rPr>
                <w:rFonts w:ascii="仿宋" w:eastAsia="仿宋" w:hAnsi="仿宋" w:cs="仿宋" w:hint="eastAsia"/>
                <w:sz w:val="32"/>
                <w:szCs w:val="32"/>
              </w:rPr>
              <w:t>林辉、陈剑虹</w:t>
            </w:r>
          </w:p>
        </w:tc>
      </w:tr>
      <w:tr w:rsidR="00716636" w:rsidTr="001A7E27">
        <w:tc>
          <w:tcPr>
            <w:tcW w:w="783" w:type="dxa"/>
          </w:tcPr>
          <w:p w:rsidR="00716636" w:rsidRPr="001A7E27" w:rsidRDefault="00716636" w:rsidP="001A7E27">
            <w:pPr>
              <w:adjustRightInd w:val="0"/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  <w:lang/>
              </w:rPr>
            </w:pPr>
            <w:r w:rsidRPr="001A7E27">
              <w:rPr>
                <w:rFonts w:ascii="仿宋" w:eastAsia="仿宋" w:hAnsi="仿宋" w:cs="仿宋"/>
                <w:sz w:val="32"/>
                <w:szCs w:val="32"/>
                <w:lang/>
              </w:rPr>
              <w:t>9</w:t>
            </w:r>
          </w:p>
        </w:tc>
        <w:tc>
          <w:tcPr>
            <w:tcW w:w="1366" w:type="dxa"/>
            <w:vMerge/>
          </w:tcPr>
          <w:p w:rsidR="00716636" w:rsidRPr="001A7E27" w:rsidRDefault="00716636" w:rsidP="001A7E27">
            <w:pPr>
              <w:adjustRightInd w:val="0"/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6000" w:type="dxa"/>
          </w:tcPr>
          <w:p w:rsidR="00716636" w:rsidRPr="001A7E27" w:rsidRDefault="00716636" w:rsidP="001A7E27">
            <w:pPr>
              <w:adjustRightInd w:val="0"/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 w:rsidRPr="001A7E27">
              <w:rPr>
                <w:rFonts w:ascii="仿宋" w:eastAsia="仿宋" w:hAnsi="仿宋" w:cs="仿宋" w:hint="eastAsia"/>
                <w:color w:val="000000"/>
                <w:sz w:val="32"/>
                <w:szCs w:val="32"/>
              </w:rPr>
              <w:t>泉州荣硕贸易有限公司</w:t>
            </w:r>
          </w:p>
        </w:tc>
        <w:tc>
          <w:tcPr>
            <w:tcW w:w="2317" w:type="dxa"/>
          </w:tcPr>
          <w:p w:rsidR="00716636" w:rsidRPr="001A7E27" w:rsidRDefault="00716636" w:rsidP="001A7E27">
            <w:pPr>
              <w:adjustRightInd w:val="0"/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 w:rsidRPr="001A7E27">
              <w:rPr>
                <w:rFonts w:ascii="仿宋" w:eastAsia="仿宋" w:hAnsi="仿宋" w:cs="仿宋" w:hint="eastAsia"/>
                <w:sz w:val="32"/>
                <w:szCs w:val="32"/>
              </w:rPr>
              <w:t>林辉、陈剑虹</w:t>
            </w:r>
          </w:p>
        </w:tc>
      </w:tr>
      <w:tr w:rsidR="00716636" w:rsidTr="001A7E27">
        <w:tc>
          <w:tcPr>
            <w:tcW w:w="783" w:type="dxa"/>
          </w:tcPr>
          <w:p w:rsidR="00716636" w:rsidRPr="001A7E27" w:rsidRDefault="00716636" w:rsidP="001A7E27">
            <w:pPr>
              <w:adjustRightInd w:val="0"/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  <w:lang/>
              </w:rPr>
            </w:pPr>
            <w:r w:rsidRPr="001A7E27">
              <w:rPr>
                <w:rFonts w:ascii="仿宋" w:eastAsia="仿宋" w:hAnsi="仿宋" w:cs="仿宋"/>
                <w:sz w:val="32"/>
                <w:szCs w:val="32"/>
                <w:lang/>
              </w:rPr>
              <w:t>10</w:t>
            </w:r>
          </w:p>
        </w:tc>
        <w:tc>
          <w:tcPr>
            <w:tcW w:w="1366" w:type="dxa"/>
            <w:vMerge/>
          </w:tcPr>
          <w:p w:rsidR="00716636" w:rsidRPr="001A7E27" w:rsidRDefault="00716636" w:rsidP="001A7E27">
            <w:pPr>
              <w:adjustRightInd w:val="0"/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6000" w:type="dxa"/>
          </w:tcPr>
          <w:p w:rsidR="00716636" w:rsidRPr="001A7E27" w:rsidRDefault="00716636" w:rsidP="001A7E27">
            <w:pPr>
              <w:adjustRightInd w:val="0"/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 w:rsidRPr="001A7E27">
              <w:rPr>
                <w:rFonts w:ascii="仿宋" w:eastAsia="仿宋" w:hAnsi="仿宋" w:cs="仿宋" w:hint="eastAsia"/>
                <w:color w:val="000000"/>
                <w:sz w:val="32"/>
                <w:szCs w:val="32"/>
              </w:rPr>
              <w:t>泉州市万豪商务酒店有限公司</w:t>
            </w:r>
          </w:p>
        </w:tc>
        <w:tc>
          <w:tcPr>
            <w:tcW w:w="2317" w:type="dxa"/>
          </w:tcPr>
          <w:p w:rsidR="00716636" w:rsidRPr="001A7E27" w:rsidRDefault="00716636" w:rsidP="001A7E27">
            <w:pPr>
              <w:adjustRightInd w:val="0"/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 w:rsidRPr="001A7E27">
              <w:rPr>
                <w:rFonts w:ascii="仿宋" w:eastAsia="仿宋" w:hAnsi="仿宋" w:cs="仿宋" w:hint="eastAsia"/>
                <w:sz w:val="32"/>
                <w:szCs w:val="32"/>
              </w:rPr>
              <w:t>林辉、陈剑虹</w:t>
            </w:r>
          </w:p>
        </w:tc>
      </w:tr>
      <w:tr w:rsidR="00716636" w:rsidTr="001A7E27">
        <w:tc>
          <w:tcPr>
            <w:tcW w:w="783" w:type="dxa"/>
          </w:tcPr>
          <w:p w:rsidR="00716636" w:rsidRPr="001A7E27" w:rsidRDefault="00716636" w:rsidP="001A7E27">
            <w:pPr>
              <w:adjustRightInd w:val="0"/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  <w:lang/>
              </w:rPr>
            </w:pPr>
            <w:r w:rsidRPr="001A7E27">
              <w:rPr>
                <w:rFonts w:ascii="仿宋" w:eastAsia="仿宋" w:hAnsi="仿宋" w:cs="仿宋"/>
                <w:sz w:val="32"/>
                <w:szCs w:val="32"/>
                <w:lang/>
              </w:rPr>
              <w:t>11</w:t>
            </w:r>
          </w:p>
        </w:tc>
        <w:tc>
          <w:tcPr>
            <w:tcW w:w="1366" w:type="dxa"/>
            <w:vMerge/>
          </w:tcPr>
          <w:p w:rsidR="00716636" w:rsidRPr="001A7E27" w:rsidRDefault="00716636" w:rsidP="001A7E27">
            <w:pPr>
              <w:adjustRightInd w:val="0"/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6000" w:type="dxa"/>
          </w:tcPr>
          <w:p w:rsidR="00716636" w:rsidRPr="001A7E27" w:rsidRDefault="00716636" w:rsidP="001A7E27">
            <w:pPr>
              <w:adjustRightInd w:val="0"/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 w:rsidRPr="001A7E27">
              <w:rPr>
                <w:rFonts w:ascii="仿宋" w:eastAsia="仿宋" w:hAnsi="仿宋" w:cs="仿宋" w:hint="eastAsia"/>
                <w:color w:val="000000"/>
                <w:sz w:val="32"/>
                <w:szCs w:val="32"/>
              </w:rPr>
              <w:t>百裕集团（惠安）纺织服饰有限公司</w:t>
            </w:r>
          </w:p>
        </w:tc>
        <w:tc>
          <w:tcPr>
            <w:tcW w:w="2317" w:type="dxa"/>
          </w:tcPr>
          <w:p w:rsidR="00716636" w:rsidRPr="001A7E27" w:rsidRDefault="00716636" w:rsidP="001A7E27">
            <w:pPr>
              <w:adjustRightInd w:val="0"/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 w:rsidRPr="001A7E27">
              <w:rPr>
                <w:rFonts w:ascii="仿宋" w:eastAsia="仿宋" w:hAnsi="仿宋" w:cs="仿宋" w:hint="eastAsia"/>
                <w:sz w:val="32"/>
                <w:szCs w:val="32"/>
              </w:rPr>
              <w:t>林辉、陈剑虹</w:t>
            </w:r>
          </w:p>
        </w:tc>
      </w:tr>
      <w:tr w:rsidR="00716636" w:rsidTr="001A7E27">
        <w:tc>
          <w:tcPr>
            <w:tcW w:w="783" w:type="dxa"/>
          </w:tcPr>
          <w:p w:rsidR="00716636" w:rsidRPr="001A7E27" w:rsidRDefault="00716636" w:rsidP="001A7E27">
            <w:pPr>
              <w:adjustRightInd w:val="0"/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  <w:lang/>
              </w:rPr>
            </w:pPr>
            <w:r w:rsidRPr="001A7E27">
              <w:rPr>
                <w:rFonts w:ascii="仿宋" w:eastAsia="仿宋" w:hAnsi="仿宋" w:cs="仿宋"/>
                <w:sz w:val="32"/>
                <w:szCs w:val="32"/>
                <w:lang/>
              </w:rPr>
              <w:t>12</w:t>
            </w:r>
          </w:p>
        </w:tc>
        <w:tc>
          <w:tcPr>
            <w:tcW w:w="1366" w:type="dxa"/>
            <w:vMerge/>
          </w:tcPr>
          <w:p w:rsidR="00716636" w:rsidRPr="001A7E27" w:rsidRDefault="00716636" w:rsidP="001A7E27">
            <w:pPr>
              <w:adjustRightInd w:val="0"/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6000" w:type="dxa"/>
          </w:tcPr>
          <w:p w:rsidR="00716636" w:rsidRPr="001A7E27" w:rsidRDefault="00716636" w:rsidP="001A7E27">
            <w:pPr>
              <w:adjustRightInd w:val="0"/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 w:rsidRPr="001A7E27">
              <w:rPr>
                <w:rFonts w:ascii="仿宋" w:eastAsia="仿宋" w:hAnsi="仿宋" w:cs="仿宋" w:hint="eastAsia"/>
                <w:color w:val="000000"/>
                <w:sz w:val="32"/>
                <w:szCs w:val="32"/>
              </w:rPr>
              <w:t>福建惠安县坚固电机有限公司</w:t>
            </w:r>
          </w:p>
        </w:tc>
        <w:tc>
          <w:tcPr>
            <w:tcW w:w="2317" w:type="dxa"/>
          </w:tcPr>
          <w:p w:rsidR="00716636" w:rsidRPr="001A7E27" w:rsidRDefault="00716636" w:rsidP="001A7E27">
            <w:pPr>
              <w:adjustRightInd w:val="0"/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 w:rsidRPr="001A7E27">
              <w:rPr>
                <w:rFonts w:ascii="仿宋" w:eastAsia="仿宋" w:hAnsi="仿宋" w:cs="仿宋" w:hint="eastAsia"/>
                <w:sz w:val="32"/>
                <w:szCs w:val="32"/>
              </w:rPr>
              <w:t>林辉、陈剑虹</w:t>
            </w:r>
          </w:p>
        </w:tc>
      </w:tr>
      <w:tr w:rsidR="00716636" w:rsidTr="001A7E27">
        <w:trPr>
          <w:trHeight w:val="400"/>
        </w:trPr>
        <w:tc>
          <w:tcPr>
            <w:tcW w:w="783" w:type="dxa"/>
          </w:tcPr>
          <w:p w:rsidR="00716636" w:rsidRPr="001A7E27" w:rsidRDefault="00716636" w:rsidP="001A7E27">
            <w:pPr>
              <w:adjustRightInd w:val="0"/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  <w:lang/>
              </w:rPr>
            </w:pPr>
            <w:r w:rsidRPr="001A7E27">
              <w:rPr>
                <w:rFonts w:ascii="仿宋" w:eastAsia="仿宋" w:hAnsi="仿宋" w:cs="仿宋"/>
                <w:sz w:val="32"/>
                <w:szCs w:val="32"/>
                <w:lang/>
              </w:rPr>
              <w:t>13</w:t>
            </w:r>
          </w:p>
        </w:tc>
        <w:tc>
          <w:tcPr>
            <w:tcW w:w="1366" w:type="dxa"/>
            <w:vMerge/>
          </w:tcPr>
          <w:p w:rsidR="00716636" w:rsidRPr="001A7E27" w:rsidRDefault="00716636" w:rsidP="001A7E27">
            <w:pPr>
              <w:adjustRightInd w:val="0"/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6000" w:type="dxa"/>
          </w:tcPr>
          <w:p w:rsidR="00716636" w:rsidRPr="001A7E27" w:rsidRDefault="00716636" w:rsidP="001A7E27">
            <w:pPr>
              <w:adjustRightInd w:val="0"/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 w:rsidRPr="001A7E27">
              <w:rPr>
                <w:rFonts w:ascii="仿宋" w:eastAsia="仿宋" w:hAnsi="仿宋" w:cs="仿宋" w:hint="eastAsia"/>
                <w:color w:val="000000"/>
                <w:sz w:val="32"/>
                <w:szCs w:val="32"/>
              </w:rPr>
              <w:t>惠安县城乡供水有限责任公司</w:t>
            </w:r>
          </w:p>
        </w:tc>
        <w:tc>
          <w:tcPr>
            <w:tcW w:w="2317" w:type="dxa"/>
          </w:tcPr>
          <w:p w:rsidR="00716636" w:rsidRPr="001A7E27" w:rsidRDefault="00716636" w:rsidP="001A7E27">
            <w:pPr>
              <w:adjustRightInd w:val="0"/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 w:rsidRPr="001A7E27">
              <w:rPr>
                <w:rFonts w:ascii="仿宋" w:eastAsia="仿宋" w:hAnsi="仿宋" w:cs="仿宋" w:hint="eastAsia"/>
                <w:sz w:val="32"/>
                <w:szCs w:val="32"/>
              </w:rPr>
              <w:t>林辉、陈剑虹</w:t>
            </w:r>
          </w:p>
        </w:tc>
      </w:tr>
      <w:tr w:rsidR="00716636" w:rsidTr="001A7E27">
        <w:tc>
          <w:tcPr>
            <w:tcW w:w="783" w:type="dxa"/>
          </w:tcPr>
          <w:p w:rsidR="00716636" w:rsidRPr="001A7E27" w:rsidRDefault="00716636" w:rsidP="001A7E27">
            <w:pPr>
              <w:adjustRightInd w:val="0"/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  <w:lang/>
              </w:rPr>
            </w:pPr>
            <w:r w:rsidRPr="001A7E27">
              <w:rPr>
                <w:rFonts w:ascii="仿宋" w:eastAsia="仿宋" w:hAnsi="仿宋" w:cs="仿宋"/>
                <w:sz w:val="32"/>
                <w:szCs w:val="32"/>
                <w:lang/>
              </w:rPr>
              <w:t>14</w:t>
            </w:r>
          </w:p>
        </w:tc>
        <w:tc>
          <w:tcPr>
            <w:tcW w:w="1366" w:type="dxa"/>
            <w:vMerge/>
          </w:tcPr>
          <w:p w:rsidR="00716636" w:rsidRPr="001A7E27" w:rsidRDefault="00716636" w:rsidP="001A7E27">
            <w:pPr>
              <w:adjustRightInd w:val="0"/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6000" w:type="dxa"/>
          </w:tcPr>
          <w:p w:rsidR="00716636" w:rsidRPr="001A7E27" w:rsidRDefault="00716636" w:rsidP="001A7E27">
            <w:pPr>
              <w:adjustRightInd w:val="0"/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 w:rsidRPr="001A7E27">
              <w:rPr>
                <w:rFonts w:ascii="仿宋" w:eastAsia="仿宋" w:hAnsi="仿宋" w:cs="仿宋" w:hint="eastAsia"/>
                <w:color w:val="000000"/>
                <w:sz w:val="32"/>
                <w:szCs w:val="32"/>
              </w:rPr>
              <w:t>福建省建惠建筑科技有限公司</w:t>
            </w:r>
          </w:p>
        </w:tc>
        <w:tc>
          <w:tcPr>
            <w:tcW w:w="2317" w:type="dxa"/>
          </w:tcPr>
          <w:p w:rsidR="00716636" w:rsidRPr="001A7E27" w:rsidRDefault="00716636" w:rsidP="001A7E27">
            <w:pPr>
              <w:adjustRightInd w:val="0"/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 w:rsidRPr="001A7E27">
              <w:rPr>
                <w:rFonts w:ascii="仿宋" w:eastAsia="仿宋" w:hAnsi="仿宋" w:cs="仿宋" w:hint="eastAsia"/>
                <w:sz w:val="32"/>
                <w:szCs w:val="32"/>
              </w:rPr>
              <w:t>林辉、陈剑虹</w:t>
            </w:r>
          </w:p>
        </w:tc>
      </w:tr>
      <w:tr w:rsidR="00716636" w:rsidTr="001A7E27">
        <w:tc>
          <w:tcPr>
            <w:tcW w:w="783" w:type="dxa"/>
          </w:tcPr>
          <w:p w:rsidR="00716636" w:rsidRPr="001A7E27" w:rsidRDefault="00716636" w:rsidP="001A7E27">
            <w:pPr>
              <w:adjustRightInd w:val="0"/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  <w:lang/>
              </w:rPr>
            </w:pPr>
            <w:r w:rsidRPr="001A7E27">
              <w:rPr>
                <w:rFonts w:ascii="仿宋" w:eastAsia="仿宋" w:hAnsi="仿宋" w:cs="仿宋"/>
                <w:sz w:val="32"/>
                <w:szCs w:val="32"/>
                <w:lang/>
              </w:rPr>
              <w:t>15</w:t>
            </w:r>
          </w:p>
        </w:tc>
        <w:tc>
          <w:tcPr>
            <w:tcW w:w="1366" w:type="dxa"/>
            <w:vMerge/>
          </w:tcPr>
          <w:p w:rsidR="00716636" w:rsidRPr="001A7E27" w:rsidRDefault="00716636" w:rsidP="001A7E27">
            <w:pPr>
              <w:adjustRightInd w:val="0"/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6000" w:type="dxa"/>
          </w:tcPr>
          <w:p w:rsidR="00716636" w:rsidRPr="001A7E27" w:rsidRDefault="00716636" w:rsidP="001A7E27">
            <w:pPr>
              <w:adjustRightInd w:val="0"/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 w:rsidRPr="001A7E27">
              <w:rPr>
                <w:rFonts w:ascii="仿宋" w:eastAsia="仿宋" w:hAnsi="仿宋" w:cs="仿宋" w:hint="eastAsia"/>
                <w:color w:val="000000"/>
                <w:sz w:val="32"/>
                <w:szCs w:val="32"/>
              </w:rPr>
              <w:t>泉州嘉利达包装制品有限公司</w:t>
            </w:r>
          </w:p>
        </w:tc>
        <w:tc>
          <w:tcPr>
            <w:tcW w:w="2317" w:type="dxa"/>
          </w:tcPr>
          <w:p w:rsidR="00716636" w:rsidRPr="001A7E27" w:rsidRDefault="00716636" w:rsidP="001A7E27">
            <w:pPr>
              <w:adjustRightInd w:val="0"/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 w:rsidRPr="001A7E27">
              <w:rPr>
                <w:rFonts w:ascii="仿宋" w:eastAsia="仿宋" w:hAnsi="仿宋" w:cs="仿宋" w:hint="eastAsia"/>
                <w:sz w:val="32"/>
                <w:szCs w:val="32"/>
              </w:rPr>
              <w:t>林辉、陈剑虹</w:t>
            </w:r>
          </w:p>
        </w:tc>
      </w:tr>
      <w:tr w:rsidR="00716636" w:rsidTr="001A7E27">
        <w:tc>
          <w:tcPr>
            <w:tcW w:w="783" w:type="dxa"/>
          </w:tcPr>
          <w:p w:rsidR="00716636" w:rsidRPr="001A7E27" w:rsidRDefault="00716636" w:rsidP="001A7E27">
            <w:pPr>
              <w:adjustRightInd w:val="0"/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  <w:lang/>
              </w:rPr>
            </w:pPr>
            <w:r w:rsidRPr="001A7E27">
              <w:rPr>
                <w:rFonts w:ascii="仿宋" w:eastAsia="仿宋" w:hAnsi="仿宋" w:cs="仿宋"/>
                <w:sz w:val="32"/>
                <w:szCs w:val="32"/>
                <w:lang/>
              </w:rPr>
              <w:t>16</w:t>
            </w:r>
          </w:p>
        </w:tc>
        <w:tc>
          <w:tcPr>
            <w:tcW w:w="1366" w:type="dxa"/>
            <w:vMerge/>
          </w:tcPr>
          <w:p w:rsidR="00716636" w:rsidRPr="001A7E27" w:rsidRDefault="00716636" w:rsidP="001A7E27">
            <w:pPr>
              <w:adjustRightInd w:val="0"/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6000" w:type="dxa"/>
          </w:tcPr>
          <w:p w:rsidR="00716636" w:rsidRPr="001A7E27" w:rsidRDefault="00716636" w:rsidP="001A7E27">
            <w:pPr>
              <w:adjustRightInd w:val="0"/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 w:rsidRPr="001A7E27">
              <w:rPr>
                <w:rFonts w:ascii="仿宋" w:eastAsia="仿宋" w:hAnsi="仿宋" w:cs="仿宋" w:hint="eastAsia"/>
                <w:color w:val="000000"/>
                <w:sz w:val="32"/>
                <w:szCs w:val="32"/>
              </w:rPr>
              <w:t>惠安县皇信鞋业有限公司</w:t>
            </w:r>
          </w:p>
        </w:tc>
        <w:tc>
          <w:tcPr>
            <w:tcW w:w="2317" w:type="dxa"/>
          </w:tcPr>
          <w:p w:rsidR="00716636" w:rsidRPr="001A7E27" w:rsidRDefault="00716636" w:rsidP="001A7E27">
            <w:pPr>
              <w:adjustRightInd w:val="0"/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 w:rsidRPr="001A7E27">
              <w:rPr>
                <w:rFonts w:ascii="仿宋" w:eastAsia="仿宋" w:hAnsi="仿宋" w:cs="仿宋" w:hint="eastAsia"/>
                <w:sz w:val="32"/>
                <w:szCs w:val="32"/>
              </w:rPr>
              <w:t>林辉、陈剑虹</w:t>
            </w:r>
          </w:p>
        </w:tc>
      </w:tr>
      <w:tr w:rsidR="00716636" w:rsidTr="001A7E27">
        <w:tc>
          <w:tcPr>
            <w:tcW w:w="783" w:type="dxa"/>
          </w:tcPr>
          <w:p w:rsidR="00716636" w:rsidRPr="001A7E27" w:rsidRDefault="00716636" w:rsidP="001A7E27">
            <w:pPr>
              <w:adjustRightInd w:val="0"/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  <w:lang/>
              </w:rPr>
            </w:pPr>
            <w:r w:rsidRPr="001A7E27">
              <w:rPr>
                <w:rFonts w:ascii="仿宋" w:eastAsia="仿宋" w:hAnsi="仿宋" w:cs="仿宋"/>
                <w:sz w:val="32"/>
                <w:szCs w:val="32"/>
                <w:lang/>
              </w:rPr>
              <w:t>17</w:t>
            </w:r>
          </w:p>
        </w:tc>
        <w:tc>
          <w:tcPr>
            <w:tcW w:w="1366" w:type="dxa"/>
            <w:vMerge/>
          </w:tcPr>
          <w:p w:rsidR="00716636" w:rsidRPr="001A7E27" w:rsidRDefault="00716636" w:rsidP="001A7E27">
            <w:pPr>
              <w:adjustRightInd w:val="0"/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6000" w:type="dxa"/>
          </w:tcPr>
          <w:p w:rsidR="00716636" w:rsidRPr="001A7E27" w:rsidRDefault="00716636" w:rsidP="001A7E27">
            <w:pPr>
              <w:adjustRightInd w:val="0"/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 w:rsidRPr="001A7E27">
              <w:rPr>
                <w:rFonts w:ascii="仿宋" w:eastAsia="仿宋" w:hAnsi="仿宋" w:cs="仿宋" w:hint="eastAsia"/>
                <w:color w:val="000000"/>
                <w:sz w:val="32"/>
                <w:szCs w:val="32"/>
              </w:rPr>
              <w:t>泉州兆弟水泥构件有限公司</w:t>
            </w:r>
          </w:p>
        </w:tc>
        <w:tc>
          <w:tcPr>
            <w:tcW w:w="2317" w:type="dxa"/>
          </w:tcPr>
          <w:p w:rsidR="00716636" w:rsidRPr="001A7E27" w:rsidRDefault="00716636" w:rsidP="001A7E27">
            <w:pPr>
              <w:adjustRightInd w:val="0"/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 w:rsidRPr="001A7E27">
              <w:rPr>
                <w:rFonts w:ascii="仿宋" w:eastAsia="仿宋" w:hAnsi="仿宋" w:cs="仿宋" w:hint="eastAsia"/>
                <w:sz w:val="32"/>
                <w:szCs w:val="32"/>
              </w:rPr>
              <w:t>林辉、陈剑虹</w:t>
            </w:r>
          </w:p>
        </w:tc>
      </w:tr>
      <w:tr w:rsidR="00716636" w:rsidTr="001A7E27">
        <w:tc>
          <w:tcPr>
            <w:tcW w:w="783" w:type="dxa"/>
          </w:tcPr>
          <w:p w:rsidR="00716636" w:rsidRPr="001A7E27" w:rsidRDefault="00716636" w:rsidP="001A7E27">
            <w:pPr>
              <w:adjustRightInd w:val="0"/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  <w:lang/>
              </w:rPr>
            </w:pPr>
            <w:r w:rsidRPr="001A7E27">
              <w:rPr>
                <w:rFonts w:ascii="仿宋" w:eastAsia="仿宋" w:hAnsi="仿宋" w:cs="仿宋"/>
                <w:sz w:val="32"/>
                <w:szCs w:val="32"/>
                <w:lang/>
              </w:rPr>
              <w:t>18</w:t>
            </w:r>
          </w:p>
        </w:tc>
        <w:tc>
          <w:tcPr>
            <w:tcW w:w="1366" w:type="dxa"/>
            <w:vMerge/>
          </w:tcPr>
          <w:p w:rsidR="00716636" w:rsidRPr="001A7E27" w:rsidRDefault="00716636" w:rsidP="001A7E27">
            <w:pPr>
              <w:adjustRightInd w:val="0"/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6000" w:type="dxa"/>
          </w:tcPr>
          <w:p w:rsidR="00716636" w:rsidRPr="001A7E27" w:rsidRDefault="00716636" w:rsidP="001A7E27">
            <w:pPr>
              <w:adjustRightInd w:val="0"/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 w:rsidRPr="001A7E27">
              <w:rPr>
                <w:rFonts w:ascii="仿宋" w:eastAsia="仿宋" w:hAnsi="仿宋" w:cs="仿宋" w:hint="eastAsia"/>
                <w:color w:val="000000"/>
                <w:sz w:val="32"/>
                <w:szCs w:val="32"/>
              </w:rPr>
              <w:t>泉州联群建材有限公司</w:t>
            </w:r>
          </w:p>
        </w:tc>
        <w:tc>
          <w:tcPr>
            <w:tcW w:w="2317" w:type="dxa"/>
          </w:tcPr>
          <w:p w:rsidR="00716636" w:rsidRPr="001A7E27" w:rsidRDefault="00716636" w:rsidP="001A7E27">
            <w:pPr>
              <w:adjustRightInd w:val="0"/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 w:rsidRPr="001A7E27">
              <w:rPr>
                <w:rFonts w:ascii="仿宋" w:eastAsia="仿宋" w:hAnsi="仿宋" w:cs="仿宋" w:hint="eastAsia"/>
                <w:sz w:val="32"/>
                <w:szCs w:val="32"/>
              </w:rPr>
              <w:t>林辉、陈剑虹</w:t>
            </w:r>
          </w:p>
        </w:tc>
      </w:tr>
      <w:tr w:rsidR="00716636" w:rsidTr="001A7E27">
        <w:tc>
          <w:tcPr>
            <w:tcW w:w="783" w:type="dxa"/>
          </w:tcPr>
          <w:p w:rsidR="00716636" w:rsidRPr="001A7E27" w:rsidRDefault="00716636" w:rsidP="001A7E27">
            <w:pPr>
              <w:adjustRightInd w:val="0"/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  <w:lang/>
              </w:rPr>
            </w:pPr>
            <w:r w:rsidRPr="001A7E27">
              <w:rPr>
                <w:rFonts w:ascii="仿宋" w:eastAsia="仿宋" w:hAnsi="仿宋" w:cs="仿宋"/>
                <w:sz w:val="32"/>
                <w:szCs w:val="32"/>
                <w:lang/>
              </w:rPr>
              <w:t>19</w:t>
            </w:r>
          </w:p>
        </w:tc>
        <w:tc>
          <w:tcPr>
            <w:tcW w:w="1366" w:type="dxa"/>
            <w:vMerge/>
          </w:tcPr>
          <w:p w:rsidR="00716636" w:rsidRPr="001A7E27" w:rsidRDefault="00716636" w:rsidP="001A7E27">
            <w:pPr>
              <w:adjustRightInd w:val="0"/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6000" w:type="dxa"/>
          </w:tcPr>
          <w:p w:rsidR="00716636" w:rsidRPr="001A7E27" w:rsidRDefault="00716636" w:rsidP="001A7E27">
            <w:pPr>
              <w:adjustRightInd w:val="0"/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 w:rsidRPr="001A7E27">
              <w:rPr>
                <w:rFonts w:ascii="仿宋" w:eastAsia="仿宋" w:hAnsi="仿宋" w:cs="仿宋" w:hint="eastAsia"/>
                <w:color w:val="000000"/>
                <w:sz w:val="32"/>
                <w:szCs w:val="32"/>
              </w:rPr>
              <w:t>泉州市瓯昌树脂化工有限公司</w:t>
            </w:r>
          </w:p>
        </w:tc>
        <w:tc>
          <w:tcPr>
            <w:tcW w:w="2317" w:type="dxa"/>
          </w:tcPr>
          <w:p w:rsidR="00716636" w:rsidRPr="001A7E27" w:rsidRDefault="00716636" w:rsidP="001A7E27">
            <w:pPr>
              <w:adjustRightInd w:val="0"/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 w:rsidRPr="001A7E27">
              <w:rPr>
                <w:rFonts w:ascii="仿宋" w:eastAsia="仿宋" w:hAnsi="仿宋" w:cs="仿宋" w:hint="eastAsia"/>
                <w:sz w:val="32"/>
                <w:szCs w:val="32"/>
              </w:rPr>
              <w:t>林辉、陈剑虹</w:t>
            </w:r>
          </w:p>
        </w:tc>
      </w:tr>
      <w:tr w:rsidR="00716636" w:rsidTr="001A7E27">
        <w:tc>
          <w:tcPr>
            <w:tcW w:w="783" w:type="dxa"/>
          </w:tcPr>
          <w:p w:rsidR="00716636" w:rsidRPr="001A7E27" w:rsidRDefault="00716636" w:rsidP="001A7E27">
            <w:pPr>
              <w:adjustRightInd w:val="0"/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  <w:lang/>
              </w:rPr>
            </w:pPr>
            <w:r w:rsidRPr="001A7E27">
              <w:rPr>
                <w:rFonts w:ascii="仿宋" w:eastAsia="仿宋" w:hAnsi="仿宋" w:cs="仿宋"/>
                <w:sz w:val="32"/>
                <w:szCs w:val="32"/>
                <w:lang/>
              </w:rPr>
              <w:t>20</w:t>
            </w:r>
          </w:p>
        </w:tc>
        <w:tc>
          <w:tcPr>
            <w:tcW w:w="1366" w:type="dxa"/>
            <w:vMerge/>
          </w:tcPr>
          <w:p w:rsidR="00716636" w:rsidRPr="001A7E27" w:rsidRDefault="00716636" w:rsidP="001A7E27">
            <w:pPr>
              <w:adjustRightInd w:val="0"/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6000" w:type="dxa"/>
          </w:tcPr>
          <w:p w:rsidR="00716636" w:rsidRPr="001A7E27" w:rsidRDefault="00716636" w:rsidP="001A7E27">
            <w:pPr>
              <w:adjustRightInd w:val="0"/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 w:rsidRPr="001A7E27">
              <w:rPr>
                <w:rFonts w:ascii="仿宋" w:eastAsia="仿宋" w:hAnsi="仿宋" w:cs="仿宋" w:hint="eastAsia"/>
                <w:color w:val="000000"/>
                <w:sz w:val="32"/>
                <w:szCs w:val="32"/>
              </w:rPr>
              <w:t>泉州市智兴包装用品有限公司</w:t>
            </w:r>
          </w:p>
        </w:tc>
        <w:tc>
          <w:tcPr>
            <w:tcW w:w="2317" w:type="dxa"/>
          </w:tcPr>
          <w:p w:rsidR="00716636" w:rsidRPr="001A7E27" w:rsidRDefault="00716636" w:rsidP="001A7E27">
            <w:pPr>
              <w:adjustRightInd w:val="0"/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 w:rsidRPr="001A7E27">
              <w:rPr>
                <w:rFonts w:ascii="仿宋" w:eastAsia="仿宋" w:hAnsi="仿宋" w:cs="仿宋" w:hint="eastAsia"/>
                <w:sz w:val="32"/>
                <w:szCs w:val="32"/>
              </w:rPr>
              <w:t>林辉、陈剑虹</w:t>
            </w:r>
          </w:p>
        </w:tc>
      </w:tr>
      <w:tr w:rsidR="00716636" w:rsidTr="001A7E27">
        <w:tc>
          <w:tcPr>
            <w:tcW w:w="783" w:type="dxa"/>
          </w:tcPr>
          <w:p w:rsidR="00716636" w:rsidRPr="001A7E27" w:rsidRDefault="00716636" w:rsidP="001A7E27">
            <w:pPr>
              <w:adjustRightInd w:val="0"/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  <w:lang/>
              </w:rPr>
            </w:pPr>
            <w:r w:rsidRPr="001A7E27">
              <w:rPr>
                <w:rFonts w:ascii="仿宋" w:eastAsia="仿宋" w:hAnsi="仿宋" w:cs="仿宋"/>
                <w:sz w:val="32"/>
                <w:szCs w:val="32"/>
                <w:lang/>
              </w:rPr>
              <w:t>21</w:t>
            </w:r>
          </w:p>
        </w:tc>
        <w:tc>
          <w:tcPr>
            <w:tcW w:w="1366" w:type="dxa"/>
            <w:vMerge w:val="restart"/>
            <w:vAlign w:val="center"/>
          </w:tcPr>
          <w:p w:rsidR="00716636" w:rsidRPr="001A7E27" w:rsidRDefault="00716636" w:rsidP="001A7E27">
            <w:pPr>
              <w:adjustRightInd w:val="0"/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 w:rsidRPr="001A7E27">
              <w:rPr>
                <w:rFonts w:ascii="仿宋" w:eastAsia="仿宋" w:hAnsi="仿宋" w:cs="仿宋" w:hint="eastAsia"/>
                <w:sz w:val="32"/>
                <w:szCs w:val="32"/>
              </w:rPr>
              <w:t>永春县</w:t>
            </w:r>
          </w:p>
        </w:tc>
        <w:tc>
          <w:tcPr>
            <w:tcW w:w="6000" w:type="dxa"/>
            <w:vAlign w:val="center"/>
          </w:tcPr>
          <w:p w:rsidR="00716636" w:rsidRPr="001A7E27" w:rsidRDefault="00716636" w:rsidP="001A7E27">
            <w:pPr>
              <w:adjustRightInd w:val="0"/>
              <w:spacing w:line="560" w:lineRule="exact"/>
              <w:jc w:val="center"/>
              <w:rPr>
                <w:rFonts w:ascii="仿宋" w:eastAsia="仿宋" w:hAnsi="仿宋" w:cs="仿宋"/>
                <w:color w:val="000000"/>
                <w:sz w:val="32"/>
                <w:szCs w:val="32"/>
              </w:rPr>
            </w:pPr>
            <w:r w:rsidRPr="001A7E27">
              <w:rPr>
                <w:rFonts w:ascii="仿宋" w:eastAsia="仿宋" w:hAnsi="仿宋" w:cs="仿宋" w:hint="eastAsia"/>
                <w:color w:val="000000"/>
                <w:sz w:val="32"/>
                <w:szCs w:val="32"/>
              </w:rPr>
              <w:t>永春县达埔供销合作社</w:t>
            </w:r>
          </w:p>
        </w:tc>
        <w:tc>
          <w:tcPr>
            <w:tcW w:w="2317" w:type="dxa"/>
          </w:tcPr>
          <w:p w:rsidR="00716636" w:rsidRPr="001A7E27" w:rsidRDefault="00716636" w:rsidP="001A7E27">
            <w:pPr>
              <w:adjustRightInd w:val="0"/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 w:rsidRPr="001A7E27">
              <w:rPr>
                <w:rFonts w:ascii="仿宋" w:eastAsia="仿宋" w:hAnsi="仿宋" w:cs="仿宋" w:hint="eastAsia"/>
                <w:sz w:val="32"/>
                <w:szCs w:val="32"/>
              </w:rPr>
              <w:t>汪江洋、侯雅丽</w:t>
            </w:r>
          </w:p>
        </w:tc>
      </w:tr>
      <w:tr w:rsidR="00716636" w:rsidTr="001A7E27">
        <w:tc>
          <w:tcPr>
            <w:tcW w:w="783" w:type="dxa"/>
          </w:tcPr>
          <w:p w:rsidR="00716636" w:rsidRPr="001A7E27" w:rsidRDefault="00716636" w:rsidP="001A7E27">
            <w:pPr>
              <w:adjustRightInd w:val="0"/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  <w:lang/>
              </w:rPr>
            </w:pPr>
            <w:r w:rsidRPr="001A7E27">
              <w:rPr>
                <w:rFonts w:ascii="仿宋" w:eastAsia="仿宋" w:hAnsi="仿宋" w:cs="仿宋"/>
                <w:sz w:val="32"/>
                <w:szCs w:val="32"/>
                <w:lang/>
              </w:rPr>
              <w:t>22</w:t>
            </w:r>
          </w:p>
        </w:tc>
        <w:tc>
          <w:tcPr>
            <w:tcW w:w="1366" w:type="dxa"/>
            <w:vMerge/>
          </w:tcPr>
          <w:p w:rsidR="00716636" w:rsidRPr="001A7E27" w:rsidRDefault="00716636" w:rsidP="001A7E27">
            <w:pPr>
              <w:adjustRightInd w:val="0"/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6000" w:type="dxa"/>
            <w:vAlign w:val="center"/>
          </w:tcPr>
          <w:p w:rsidR="00716636" w:rsidRPr="001A7E27" w:rsidRDefault="00716636" w:rsidP="001A7E27">
            <w:pPr>
              <w:adjustRightInd w:val="0"/>
              <w:spacing w:line="560" w:lineRule="exact"/>
              <w:jc w:val="center"/>
              <w:rPr>
                <w:rFonts w:ascii="仿宋" w:eastAsia="仿宋" w:hAnsi="仿宋" w:cs="仿宋"/>
                <w:color w:val="000000"/>
                <w:sz w:val="32"/>
                <w:szCs w:val="32"/>
              </w:rPr>
            </w:pPr>
            <w:r w:rsidRPr="001A7E27">
              <w:rPr>
                <w:rFonts w:ascii="仿宋" w:eastAsia="仿宋" w:hAnsi="仿宋" w:cs="仿宋" w:hint="eastAsia"/>
                <w:color w:val="000000"/>
                <w:sz w:val="32"/>
                <w:szCs w:val="32"/>
              </w:rPr>
              <w:t>永春县弘禄贸易有限公司</w:t>
            </w:r>
          </w:p>
        </w:tc>
        <w:tc>
          <w:tcPr>
            <w:tcW w:w="2317" w:type="dxa"/>
          </w:tcPr>
          <w:p w:rsidR="00716636" w:rsidRPr="001A7E27" w:rsidRDefault="00716636" w:rsidP="001A7E27">
            <w:pPr>
              <w:adjustRightInd w:val="0"/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 w:rsidRPr="001A7E27">
              <w:rPr>
                <w:rFonts w:ascii="仿宋" w:eastAsia="仿宋" w:hAnsi="仿宋" w:cs="仿宋" w:hint="eastAsia"/>
                <w:sz w:val="32"/>
                <w:szCs w:val="32"/>
              </w:rPr>
              <w:t>汪江洋、侯雅丽</w:t>
            </w:r>
          </w:p>
        </w:tc>
      </w:tr>
      <w:tr w:rsidR="00716636" w:rsidTr="001A7E27">
        <w:tc>
          <w:tcPr>
            <w:tcW w:w="783" w:type="dxa"/>
          </w:tcPr>
          <w:p w:rsidR="00716636" w:rsidRPr="001A7E27" w:rsidRDefault="00716636" w:rsidP="001A7E27">
            <w:pPr>
              <w:adjustRightInd w:val="0"/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  <w:lang/>
              </w:rPr>
            </w:pPr>
            <w:r w:rsidRPr="001A7E27">
              <w:rPr>
                <w:rFonts w:ascii="仿宋" w:eastAsia="仿宋" w:hAnsi="仿宋" w:cs="仿宋"/>
                <w:sz w:val="32"/>
                <w:szCs w:val="32"/>
                <w:lang/>
              </w:rPr>
              <w:t>23</w:t>
            </w:r>
          </w:p>
        </w:tc>
        <w:tc>
          <w:tcPr>
            <w:tcW w:w="1366" w:type="dxa"/>
            <w:vMerge/>
          </w:tcPr>
          <w:p w:rsidR="00716636" w:rsidRPr="001A7E27" w:rsidRDefault="00716636" w:rsidP="001A7E27">
            <w:pPr>
              <w:adjustRightInd w:val="0"/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6000" w:type="dxa"/>
            <w:vAlign w:val="center"/>
          </w:tcPr>
          <w:p w:rsidR="00716636" w:rsidRPr="001A7E27" w:rsidRDefault="00716636" w:rsidP="001A7E27">
            <w:pPr>
              <w:adjustRightInd w:val="0"/>
              <w:spacing w:line="560" w:lineRule="exact"/>
              <w:jc w:val="center"/>
              <w:rPr>
                <w:rFonts w:ascii="仿宋" w:eastAsia="仿宋" w:hAnsi="仿宋" w:cs="仿宋"/>
                <w:color w:val="000000"/>
                <w:sz w:val="32"/>
                <w:szCs w:val="32"/>
              </w:rPr>
            </w:pPr>
            <w:r w:rsidRPr="001A7E27">
              <w:rPr>
                <w:rFonts w:ascii="仿宋" w:eastAsia="仿宋" w:hAnsi="仿宋" w:cs="仿宋" w:hint="eastAsia"/>
                <w:color w:val="000000"/>
                <w:sz w:val="32"/>
                <w:szCs w:val="32"/>
              </w:rPr>
              <w:t>泉州满祥贸易有限公司</w:t>
            </w:r>
          </w:p>
        </w:tc>
        <w:tc>
          <w:tcPr>
            <w:tcW w:w="2317" w:type="dxa"/>
          </w:tcPr>
          <w:p w:rsidR="00716636" w:rsidRPr="001A7E27" w:rsidRDefault="00716636" w:rsidP="001A7E27">
            <w:pPr>
              <w:adjustRightInd w:val="0"/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 w:rsidRPr="001A7E27">
              <w:rPr>
                <w:rFonts w:ascii="仿宋" w:eastAsia="仿宋" w:hAnsi="仿宋" w:cs="仿宋" w:hint="eastAsia"/>
                <w:sz w:val="32"/>
                <w:szCs w:val="32"/>
              </w:rPr>
              <w:t>汪江洋、侯雅丽</w:t>
            </w:r>
          </w:p>
        </w:tc>
      </w:tr>
      <w:tr w:rsidR="00716636" w:rsidTr="001A7E27">
        <w:tc>
          <w:tcPr>
            <w:tcW w:w="783" w:type="dxa"/>
          </w:tcPr>
          <w:p w:rsidR="00716636" w:rsidRPr="001A7E27" w:rsidRDefault="00716636" w:rsidP="001A7E27">
            <w:pPr>
              <w:adjustRightInd w:val="0"/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  <w:lang/>
              </w:rPr>
            </w:pPr>
            <w:r w:rsidRPr="001A7E27">
              <w:rPr>
                <w:rFonts w:ascii="仿宋" w:eastAsia="仿宋" w:hAnsi="仿宋" w:cs="仿宋"/>
                <w:sz w:val="32"/>
                <w:szCs w:val="32"/>
                <w:lang/>
              </w:rPr>
              <w:t>24</w:t>
            </w:r>
          </w:p>
        </w:tc>
        <w:tc>
          <w:tcPr>
            <w:tcW w:w="1366" w:type="dxa"/>
            <w:vMerge/>
          </w:tcPr>
          <w:p w:rsidR="00716636" w:rsidRPr="001A7E27" w:rsidRDefault="00716636" w:rsidP="001A7E27">
            <w:pPr>
              <w:adjustRightInd w:val="0"/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6000" w:type="dxa"/>
          </w:tcPr>
          <w:p w:rsidR="00716636" w:rsidRPr="001A7E27" w:rsidRDefault="00716636" w:rsidP="001A7E27">
            <w:pPr>
              <w:adjustRightInd w:val="0"/>
              <w:spacing w:line="560" w:lineRule="exact"/>
              <w:jc w:val="center"/>
              <w:rPr>
                <w:rFonts w:ascii="仿宋" w:eastAsia="仿宋" w:hAnsi="仿宋" w:cs="仿宋"/>
                <w:color w:val="000000"/>
                <w:sz w:val="32"/>
                <w:szCs w:val="32"/>
              </w:rPr>
            </w:pPr>
            <w:r w:rsidRPr="001A7E27">
              <w:rPr>
                <w:rFonts w:ascii="仿宋" w:eastAsia="仿宋" w:hAnsi="仿宋" w:cs="仿宋" w:hint="eastAsia"/>
                <w:color w:val="000000"/>
                <w:sz w:val="32"/>
                <w:szCs w:val="32"/>
              </w:rPr>
              <w:t>泉州物华贸易有限公司</w:t>
            </w:r>
          </w:p>
        </w:tc>
        <w:tc>
          <w:tcPr>
            <w:tcW w:w="2317" w:type="dxa"/>
          </w:tcPr>
          <w:p w:rsidR="00716636" w:rsidRPr="001A7E27" w:rsidRDefault="00716636" w:rsidP="001A7E27">
            <w:pPr>
              <w:adjustRightInd w:val="0"/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 w:rsidRPr="001A7E27">
              <w:rPr>
                <w:rFonts w:ascii="仿宋" w:eastAsia="仿宋" w:hAnsi="仿宋" w:cs="仿宋" w:hint="eastAsia"/>
                <w:sz w:val="32"/>
                <w:szCs w:val="32"/>
              </w:rPr>
              <w:t>汪江洋、侯雅丽</w:t>
            </w:r>
          </w:p>
        </w:tc>
      </w:tr>
      <w:tr w:rsidR="00716636" w:rsidTr="001A7E27">
        <w:tc>
          <w:tcPr>
            <w:tcW w:w="783" w:type="dxa"/>
          </w:tcPr>
          <w:p w:rsidR="00716636" w:rsidRPr="001A7E27" w:rsidRDefault="00716636" w:rsidP="001A7E27">
            <w:pPr>
              <w:adjustRightInd w:val="0"/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  <w:lang/>
              </w:rPr>
            </w:pPr>
            <w:r w:rsidRPr="001A7E27">
              <w:rPr>
                <w:rFonts w:ascii="仿宋" w:eastAsia="仿宋" w:hAnsi="仿宋" w:cs="仿宋"/>
                <w:sz w:val="32"/>
                <w:szCs w:val="32"/>
                <w:lang/>
              </w:rPr>
              <w:t>25</w:t>
            </w:r>
          </w:p>
        </w:tc>
        <w:tc>
          <w:tcPr>
            <w:tcW w:w="1366" w:type="dxa"/>
            <w:vMerge/>
          </w:tcPr>
          <w:p w:rsidR="00716636" w:rsidRPr="001A7E27" w:rsidRDefault="00716636" w:rsidP="001A7E27">
            <w:pPr>
              <w:adjustRightInd w:val="0"/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6000" w:type="dxa"/>
          </w:tcPr>
          <w:p w:rsidR="00716636" w:rsidRPr="001A7E27" w:rsidRDefault="00716636" w:rsidP="001A7E27">
            <w:pPr>
              <w:adjustRightInd w:val="0"/>
              <w:spacing w:line="560" w:lineRule="exact"/>
              <w:jc w:val="center"/>
              <w:rPr>
                <w:rFonts w:ascii="仿宋" w:eastAsia="仿宋" w:hAnsi="仿宋" w:cs="仿宋"/>
                <w:color w:val="000000"/>
                <w:sz w:val="32"/>
                <w:szCs w:val="32"/>
              </w:rPr>
            </w:pPr>
            <w:r w:rsidRPr="001A7E27">
              <w:rPr>
                <w:rFonts w:ascii="仿宋" w:eastAsia="仿宋" w:hAnsi="仿宋" w:cs="仿宋" w:hint="eastAsia"/>
                <w:color w:val="000000"/>
                <w:sz w:val="32"/>
                <w:szCs w:val="32"/>
              </w:rPr>
              <w:t>泉州蕙兰春商贸有限公司</w:t>
            </w:r>
          </w:p>
        </w:tc>
        <w:tc>
          <w:tcPr>
            <w:tcW w:w="2317" w:type="dxa"/>
          </w:tcPr>
          <w:p w:rsidR="00716636" w:rsidRPr="001A7E27" w:rsidRDefault="00716636" w:rsidP="001A7E27">
            <w:pPr>
              <w:adjustRightInd w:val="0"/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 w:rsidRPr="001A7E27">
              <w:rPr>
                <w:rFonts w:ascii="仿宋" w:eastAsia="仿宋" w:hAnsi="仿宋" w:cs="仿宋" w:hint="eastAsia"/>
                <w:sz w:val="32"/>
                <w:szCs w:val="32"/>
              </w:rPr>
              <w:t>汪江洋、侯雅丽</w:t>
            </w:r>
          </w:p>
        </w:tc>
      </w:tr>
      <w:tr w:rsidR="00716636" w:rsidTr="001A7E27">
        <w:tc>
          <w:tcPr>
            <w:tcW w:w="783" w:type="dxa"/>
          </w:tcPr>
          <w:p w:rsidR="00716636" w:rsidRPr="001A7E27" w:rsidRDefault="00716636" w:rsidP="001A7E27">
            <w:pPr>
              <w:adjustRightInd w:val="0"/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  <w:lang/>
              </w:rPr>
            </w:pPr>
            <w:r w:rsidRPr="001A7E27">
              <w:rPr>
                <w:rFonts w:ascii="仿宋" w:eastAsia="仿宋" w:hAnsi="仿宋" w:cs="仿宋"/>
                <w:sz w:val="32"/>
                <w:szCs w:val="32"/>
                <w:lang/>
              </w:rPr>
              <w:t>26</w:t>
            </w:r>
          </w:p>
        </w:tc>
        <w:tc>
          <w:tcPr>
            <w:tcW w:w="1366" w:type="dxa"/>
            <w:vMerge/>
          </w:tcPr>
          <w:p w:rsidR="00716636" w:rsidRPr="001A7E27" w:rsidRDefault="00716636" w:rsidP="001A7E27">
            <w:pPr>
              <w:adjustRightInd w:val="0"/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6000" w:type="dxa"/>
          </w:tcPr>
          <w:p w:rsidR="00716636" w:rsidRPr="001A7E27" w:rsidRDefault="00716636" w:rsidP="001A7E27">
            <w:pPr>
              <w:adjustRightInd w:val="0"/>
              <w:spacing w:line="560" w:lineRule="exact"/>
              <w:jc w:val="center"/>
              <w:rPr>
                <w:rFonts w:ascii="仿宋" w:eastAsia="仿宋" w:hAnsi="仿宋" w:cs="仿宋"/>
                <w:color w:val="000000"/>
                <w:sz w:val="32"/>
                <w:szCs w:val="32"/>
              </w:rPr>
            </w:pPr>
            <w:r w:rsidRPr="001A7E27">
              <w:rPr>
                <w:rFonts w:ascii="仿宋" w:eastAsia="仿宋" w:hAnsi="仿宋" w:cs="仿宋" w:hint="eastAsia"/>
                <w:color w:val="000000"/>
                <w:sz w:val="32"/>
                <w:szCs w:val="32"/>
              </w:rPr>
              <w:t>泉州雅奇尔商贸有限责任公司</w:t>
            </w:r>
          </w:p>
        </w:tc>
        <w:tc>
          <w:tcPr>
            <w:tcW w:w="2317" w:type="dxa"/>
          </w:tcPr>
          <w:p w:rsidR="00716636" w:rsidRPr="001A7E27" w:rsidRDefault="00716636" w:rsidP="001A7E27">
            <w:pPr>
              <w:adjustRightInd w:val="0"/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 w:rsidRPr="001A7E27">
              <w:rPr>
                <w:rFonts w:ascii="仿宋" w:eastAsia="仿宋" w:hAnsi="仿宋" w:cs="仿宋" w:hint="eastAsia"/>
                <w:sz w:val="32"/>
                <w:szCs w:val="32"/>
              </w:rPr>
              <w:t>汪江洋、侯雅丽</w:t>
            </w:r>
          </w:p>
        </w:tc>
      </w:tr>
      <w:tr w:rsidR="00716636" w:rsidTr="001A7E27">
        <w:tc>
          <w:tcPr>
            <w:tcW w:w="783" w:type="dxa"/>
          </w:tcPr>
          <w:p w:rsidR="00716636" w:rsidRPr="001A7E27" w:rsidRDefault="00716636" w:rsidP="001A7E27">
            <w:pPr>
              <w:adjustRightInd w:val="0"/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  <w:lang/>
              </w:rPr>
            </w:pPr>
            <w:r w:rsidRPr="001A7E27">
              <w:rPr>
                <w:rFonts w:ascii="仿宋" w:eastAsia="仿宋" w:hAnsi="仿宋" w:cs="仿宋"/>
                <w:sz w:val="32"/>
                <w:szCs w:val="32"/>
                <w:lang/>
              </w:rPr>
              <w:t>27</w:t>
            </w:r>
          </w:p>
        </w:tc>
        <w:tc>
          <w:tcPr>
            <w:tcW w:w="1366" w:type="dxa"/>
            <w:vMerge/>
          </w:tcPr>
          <w:p w:rsidR="00716636" w:rsidRPr="001A7E27" w:rsidRDefault="00716636" w:rsidP="001A7E27">
            <w:pPr>
              <w:adjustRightInd w:val="0"/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6000" w:type="dxa"/>
          </w:tcPr>
          <w:p w:rsidR="00716636" w:rsidRPr="001A7E27" w:rsidRDefault="00716636" w:rsidP="001A7E27">
            <w:pPr>
              <w:adjustRightInd w:val="0"/>
              <w:spacing w:line="560" w:lineRule="exact"/>
              <w:jc w:val="center"/>
              <w:rPr>
                <w:rFonts w:ascii="仿宋" w:eastAsia="仿宋" w:hAnsi="仿宋" w:cs="仿宋"/>
                <w:color w:val="000000"/>
                <w:sz w:val="32"/>
                <w:szCs w:val="32"/>
              </w:rPr>
            </w:pPr>
            <w:r w:rsidRPr="001A7E27">
              <w:rPr>
                <w:rFonts w:ascii="仿宋" w:eastAsia="仿宋" w:hAnsi="仿宋" w:cs="仿宋" w:hint="eastAsia"/>
                <w:color w:val="000000"/>
                <w:sz w:val="32"/>
                <w:szCs w:val="32"/>
              </w:rPr>
              <w:t>泉州达凯进出口贸易有限公司</w:t>
            </w:r>
          </w:p>
        </w:tc>
        <w:tc>
          <w:tcPr>
            <w:tcW w:w="2317" w:type="dxa"/>
          </w:tcPr>
          <w:p w:rsidR="00716636" w:rsidRPr="001A7E27" w:rsidRDefault="00716636" w:rsidP="001A7E27">
            <w:pPr>
              <w:adjustRightInd w:val="0"/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 w:rsidRPr="001A7E27">
              <w:rPr>
                <w:rFonts w:ascii="仿宋" w:eastAsia="仿宋" w:hAnsi="仿宋" w:cs="仿宋" w:hint="eastAsia"/>
                <w:sz w:val="32"/>
                <w:szCs w:val="32"/>
              </w:rPr>
              <w:t>汪江洋、侯雅丽</w:t>
            </w:r>
          </w:p>
        </w:tc>
      </w:tr>
      <w:tr w:rsidR="00716636" w:rsidTr="001A7E27">
        <w:tc>
          <w:tcPr>
            <w:tcW w:w="783" w:type="dxa"/>
          </w:tcPr>
          <w:p w:rsidR="00716636" w:rsidRPr="001A7E27" w:rsidRDefault="00716636" w:rsidP="001A7E27">
            <w:pPr>
              <w:adjustRightInd w:val="0"/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  <w:lang/>
              </w:rPr>
            </w:pPr>
            <w:r w:rsidRPr="001A7E27">
              <w:rPr>
                <w:rFonts w:ascii="仿宋" w:eastAsia="仿宋" w:hAnsi="仿宋" w:cs="仿宋"/>
                <w:sz w:val="32"/>
                <w:szCs w:val="32"/>
                <w:lang/>
              </w:rPr>
              <w:t>28</w:t>
            </w:r>
          </w:p>
        </w:tc>
        <w:tc>
          <w:tcPr>
            <w:tcW w:w="1366" w:type="dxa"/>
            <w:vMerge/>
          </w:tcPr>
          <w:p w:rsidR="00716636" w:rsidRPr="001A7E27" w:rsidRDefault="00716636" w:rsidP="001A7E27">
            <w:pPr>
              <w:adjustRightInd w:val="0"/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6000" w:type="dxa"/>
          </w:tcPr>
          <w:p w:rsidR="00716636" w:rsidRPr="001A7E27" w:rsidRDefault="00716636" w:rsidP="001A7E27">
            <w:pPr>
              <w:adjustRightInd w:val="0"/>
              <w:spacing w:line="560" w:lineRule="exact"/>
              <w:jc w:val="center"/>
              <w:rPr>
                <w:rFonts w:ascii="仿宋" w:eastAsia="仿宋" w:hAnsi="仿宋" w:cs="仿宋"/>
                <w:color w:val="000000"/>
                <w:sz w:val="32"/>
                <w:szCs w:val="32"/>
              </w:rPr>
            </w:pPr>
            <w:r w:rsidRPr="001A7E27">
              <w:rPr>
                <w:rFonts w:ascii="仿宋" w:eastAsia="仿宋" w:hAnsi="仿宋" w:cs="仿宋" w:hint="eastAsia"/>
                <w:color w:val="000000"/>
                <w:sz w:val="32"/>
                <w:szCs w:val="32"/>
              </w:rPr>
              <w:t>泉州市鑫宝盛进出口有限公司</w:t>
            </w:r>
          </w:p>
        </w:tc>
        <w:tc>
          <w:tcPr>
            <w:tcW w:w="2317" w:type="dxa"/>
          </w:tcPr>
          <w:p w:rsidR="00716636" w:rsidRPr="001A7E27" w:rsidRDefault="00716636" w:rsidP="001A7E27">
            <w:pPr>
              <w:adjustRightInd w:val="0"/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 w:rsidRPr="001A7E27">
              <w:rPr>
                <w:rFonts w:ascii="仿宋" w:eastAsia="仿宋" w:hAnsi="仿宋" w:cs="仿宋" w:hint="eastAsia"/>
                <w:sz w:val="32"/>
                <w:szCs w:val="32"/>
              </w:rPr>
              <w:t>汪江洋、侯雅丽</w:t>
            </w:r>
          </w:p>
        </w:tc>
      </w:tr>
      <w:tr w:rsidR="00716636" w:rsidTr="001A7E27">
        <w:tc>
          <w:tcPr>
            <w:tcW w:w="783" w:type="dxa"/>
          </w:tcPr>
          <w:p w:rsidR="00716636" w:rsidRPr="001A7E27" w:rsidRDefault="00716636" w:rsidP="001A7E27">
            <w:pPr>
              <w:adjustRightInd w:val="0"/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  <w:lang/>
              </w:rPr>
            </w:pPr>
            <w:r w:rsidRPr="001A7E27">
              <w:rPr>
                <w:rFonts w:ascii="仿宋" w:eastAsia="仿宋" w:hAnsi="仿宋" w:cs="仿宋"/>
                <w:sz w:val="32"/>
                <w:szCs w:val="32"/>
                <w:lang/>
              </w:rPr>
              <w:t>29</w:t>
            </w:r>
          </w:p>
        </w:tc>
        <w:tc>
          <w:tcPr>
            <w:tcW w:w="1366" w:type="dxa"/>
            <w:vMerge/>
          </w:tcPr>
          <w:p w:rsidR="00716636" w:rsidRPr="001A7E27" w:rsidRDefault="00716636" w:rsidP="001A7E27">
            <w:pPr>
              <w:adjustRightInd w:val="0"/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6000" w:type="dxa"/>
          </w:tcPr>
          <w:p w:rsidR="00716636" w:rsidRPr="001A7E27" w:rsidRDefault="00716636" w:rsidP="001A7E27">
            <w:pPr>
              <w:adjustRightInd w:val="0"/>
              <w:spacing w:line="560" w:lineRule="exact"/>
              <w:jc w:val="center"/>
              <w:rPr>
                <w:rFonts w:ascii="仿宋" w:eastAsia="仿宋" w:hAnsi="仿宋" w:cs="仿宋"/>
                <w:color w:val="000000"/>
                <w:sz w:val="32"/>
                <w:szCs w:val="32"/>
              </w:rPr>
            </w:pPr>
            <w:r w:rsidRPr="001A7E27">
              <w:rPr>
                <w:rFonts w:ascii="仿宋" w:eastAsia="仿宋" w:hAnsi="仿宋" w:cs="仿宋" w:hint="eastAsia"/>
                <w:color w:val="000000"/>
                <w:sz w:val="32"/>
                <w:szCs w:val="32"/>
              </w:rPr>
              <w:t>永春县龙水漆篮工艺有限公司</w:t>
            </w:r>
          </w:p>
        </w:tc>
        <w:tc>
          <w:tcPr>
            <w:tcW w:w="2317" w:type="dxa"/>
          </w:tcPr>
          <w:p w:rsidR="00716636" w:rsidRPr="001A7E27" w:rsidRDefault="00716636" w:rsidP="001A7E27">
            <w:pPr>
              <w:adjustRightInd w:val="0"/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 w:rsidRPr="001A7E27">
              <w:rPr>
                <w:rFonts w:ascii="仿宋" w:eastAsia="仿宋" w:hAnsi="仿宋" w:cs="仿宋" w:hint="eastAsia"/>
                <w:sz w:val="32"/>
                <w:szCs w:val="32"/>
              </w:rPr>
              <w:t>汪江洋、侯雅丽</w:t>
            </w:r>
          </w:p>
        </w:tc>
      </w:tr>
      <w:tr w:rsidR="00716636" w:rsidTr="001A7E27">
        <w:tc>
          <w:tcPr>
            <w:tcW w:w="783" w:type="dxa"/>
          </w:tcPr>
          <w:p w:rsidR="00716636" w:rsidRPr="001A7E27" w:rsidRDefault="00716636" w:rsidP="001A7E27">
            <w:pPr>
              <w:adjustRightInd w:val="0"/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  <w:lang/>
              </w:rPr>
            </w:pPr>
            <w:r w:rsidRPr="001A7E27">
              <w:rPr>
                <w:rFonts w:ascii="仿宋" w:eastAsia="仿宋" w:hAnsi="仿宋" w:cs="仿宋"/>
                <w:sz w:val="32"/>
                <w:szCs w:val="32"/>
                <w:lang/>
              </w:rPr>
              <w:t>30</w:t>
            </w:r>
          </w:p>
        </w:tc>
        <w:tc>
          <w:tcPr>
            <w:tcW w:w="1366" w:type="dxa"/>
            <w:vMerge/>
          </w:tcPr>
          <w:p w:rsidR="00716636" w:rsidRPr="001A7E27" w:rsidRDefault="00716636" w:rsidP="001A7E27">
            <w:pPr>
              <w:adjustRightInd w:val="0"/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6000" w:type="dxa"/>
          </w:tcPr>
          <w:p w:rsidR="00716636" w:rsidRPr="001A7E27" w:rsidRDefault="00716636" w:rsidP="001A7E27">
            <w:pPr>
              <w:adjustRightInd w:val="0"/>
              <w:spacing w:line="560" w:lineRule="exact"/>
              <w:jc w:val="center"/>
              <w:rPr>
                <w:rFonts w:ascii="仿宋" w:eastAsia="仿宋" w:hAnsi="仿宋" w:cs="仿宋"/>
                <w:color w:val="000000"/>
                <w:sz w:val="32"/>
                <w:szCs w:val="32"/>
              </w:rPr>
            </w:pPr>
            <w:r w:rsidRPr="001A7E27">
              <w:rPr>
                <w:rFonts w:ascii="仿宋" w:eastAsia="仿宋" w:hAnsi="仿宋" w:cs="仿宋" w:hint="eastAsia"/>
                <w:color w:val="000000"/>
                <w:sz w:val="32"/>
                <w:szCs w:val="32"/>
              </w:rPr>
              <w:t>永春县清清童装店</w:t>
            </w:r>
          </w:p>
        </w:tc>
        <w:tc>
          <w:tcPr>
            <w:tcW w:w="2317" w:type="dxa"/>
          </w:tcPr>
          <w:p w:rsidR="00716636" w:rsidRPr="001A7E27" w:rsidRDefault="00716636" w:rsidP="001A7E27">
            <w:pPr>
              <w:adjustRightInd w:val="0"/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 w:rsidRPr="001A7E27">
              <w:rPr>
                <w:rFonts w:ascii="仿宋" w:eastAsia="仿宋" w:hAnsi="仿宋" w:cs="仿宋" w:hint="eastAsia"/>
                <w:sz w:val="32"/>
                <w:szCs w:val="32"/>
              </w:rPr>
              <w:t>汪江洋、侯雅丽</w:t>
            </w:r>
          </w:p>
        </w:tc>
      </w:tr>
      <w:tr w:rsidR="00716636" w:rsidTr="001A7E27">
        <w:tc>
          <w:tcPr>
            <w:tcW w:w="783" w:type="dxa"/>
          </w:tcPr>
          <w:p w:rsidR="00716636" w:rsidRPr="001A7E27" w:rsidRDefault="00716636" w:rsidP="001A7E27">
            <w:pPr>
              <w:adjustRightInd w:val="0"/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  <w:lang/>
              </w:rPr>
            </w:pPr>
            <w:r w:rsidRPr="001A7E27">
              <w:rPr>
                <w:rFonts w:ascii="仿宋" w:eastAsia="仿宋" w:hAnsi="仿宋" w:cs="仿宋"/>
                <w:sz w:val="32"/>
                <w:szCs w:val="32"/>
                <w:lang/>
              </w:rPr>
              <w:t>31</w:t>
            </w:r>
          </w:p>
        </w:tc>
        <w:tc>
          <w:tcPr>
            <w:tcW w:w="1366" w:type="dxa"/>
            <w:vMerge/>
          </w:tcPr>
          <w:p w:rsidR="00716636" w:rsidRPr="001A7E27" w:rsidRDefault="00716636" w:rsidP="001A7E27">
            <w:pPr>
              <w:adjustRightInd w:val="0"/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6000" w:type="dxa"/>
          </w:tcPr>
          <w:p w:rsidR="00716636" w:rsidRPr="001A7E27" w:rsidRDefault="00716636" w:rsidP="001A7E27">
            <w:pPr>
              <w:adjustRightInd w:val="0"/>
              <w:spacing w:line="560" w:lineRule="exact"/>
              <w:jc w:val="center"/>
              <w:rPr>
                <w:rFonts w:ascii="仿宋" w:eastAsia="仿宋" w:hAnsi="仿宋" w:cs="仿宋"/>
                <w:color w:val="000000"/>
                <w:sz w:val="32"/>
                <w:szCs w:val="32"/>
              </w:rPr>
            </w:pPr>
            <w:r w:rsidRPr="001A7E27">
              <w:rPr>
                <w:rFonts w:ascii="仿宋" w:eastAsia="仿宋" w:hAnsi="仿宋" w:cs="仿宋" w:hint="eastAsia"/>
                <w:color w:val="000000"/>
                <w:sz w:val="32"/>
                <w:szCs w:val="32"/>
              </w:rPr>
              <w:t>福建锦利针织有限公司</w:t>
            </w:r>
          </w:p>
        </w:tc>
        <w:tc>
          <w:tcPr>
            <w:tcW w:w="2317" w:type="dxa"/>
          </w:tcPr>
          <w:p w:rsidR="00716636" w:rsidRPr="001A7E27" w:rsidRDefault="00716636" w:rsidP="001A7E27">
            <w:pPr>
              <w:adjustRightInd w:val="0"/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 w:rsidRPr="001A7E27">
              <w:rPr>
                <w:rFonts w:ascii="仿宋" w:eastAsia="仿宋" w:hAnsi="仿宋" w:cs="仿宋" w:hint="eastAsia"/>
                <w:sz w:val="32"/>
                <w:szCs w:val="32"/>
              </w:rPr>
              <w:t>汪江洋、侯雅丽</w:t>
            </w:r>
          </w:p>
        </w:tc>
      </w:tr>
      <w:tr w:rsidR="00716636" w:rsidTr="001A7E27">
        <w:tc>
          <w:tcPr>
            <w:tcW w:w="783" w:type="dxa"/>
          </w:tcPr>
          <w:p w:rsidR="00716636" w:rsidRPr="001A7E27" w:rsidRDefault="00716636" w:rsidP="001A7E27">
            <w:pPr>
              <w:adjustRightInd w:val="0"/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  <w:lang/>
              </w:rPr>
            </w:pPr>
            <w:r w:rsidRPr="001A7E27">
              <w:rPr>
                <w:rFonts w:ascii="仿宋" w:eastAsia="仿宋" w:hAnsi="仿宋" w:cs="仿宋"/>
                <w:sz w:val="32"/>
                <w:szCs w:val="32"/>
                <w:lang/>
              </w:rPr>
              <w:t>32</w:t>
            </w:r>
          </w:p>
        </w:tc>
        <w:tc>
          <w:tcPr>
            <w:tcW w:w="1366" w:type="dxa"/>
            <w:vMerge/>
          </w:tcPr>
          <w:p w:rsidR="00716636" w:rsidRPr="001A7E27" w:rsidRDefault="00716636" w:rsidP="001A7E27">
            <w:pPr>
              <w:adjustRightInd w:val="0"/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6000" w:type="dxa"/>
          </w:tcPr>
          <w:p w:rsidR="00716636" w:rsidRPr="001A7E27" w:rsidRDefault="00716636" w:rsidP="001A7E27">
            <w:pPr>
              <w:adjustRightInd w:val="0"/>
              <w:spacing w:line="560" w:lineRule="exact"/>
              <w:jc w:val="center"/>
              <w:rPr>
                <w:rFonts w:ascii="仿宋" w:eastAsia="仿宋" w:hAnsi="仿宋" w:cs="仿宋"/>
                <w:color w:val="000000"/>
                <w:sz w:val="32"/>
                <w:szCs w:val="32"/>
              </w:rPr>
            </w:pPr>
            <w:r w:rsidRPr="001A7E27">
              <w:rPr>
                <w:rFonts w:ascii="仿宋" w:eastAsia="仿宋" w:hAnsi="仿宋" w:cs="仿宋" w:hint="eastAsia"/>
                <w:color w:val="000000"/>
                <w:sz w:val="32"/>
                <w:szCs w:val="32"/>
              </w:rPr>
              <w:t>福建省泉州美岭水泥有限公司</w:t>
            </w:r>
          </w:p>
        </w:tc>
        <w:tc>
          <w:tcPr>
            <w:tcW w:w="2317" w:type="dxa"/>
          </w:tcPr>
          <w:p w:rsidR="00716636" w:rsidRPr="001A7E27" w:rsidRDefault="00716636" w:rsidP="001A7E27">
            <w:pPr>
              <w:adjustRightInd w:val="0"/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 w:rsidRPr="001A7E27">
              <w:rPr>
                <w:rFonts w:ascii="仿宋" w:eastAsia="仿宋" w:hAnsi="仿宋" w:cs="仿宋" w:hint="eastAsia"/>
                <w:sz w:val="32"/>
                <w:szCs w:val="32"/>
              </w:rPr>
              <w:t>汪江洋、侯雅丽</w:t>
            </w:r>
          </w:p>
        </w:tc>
      </w:tr>
      <w:tr w:rsidR="00716636" w:rsidTr="001A7E27">
        <w:tc>
          <w:tcPr>
            <w:tcW w:w="783" w:type="dxa"/>
          </w:tcPr>
          <w:p w:rsidR="00716636" w:rsidRPr="001A7E27" w:rsidRDefault="00716636" w:rsidP="001A7E27">
            <w:pPr>
              <w:adjustRightInd w:val="0"/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  <w:lang/>
              </w:rPr>
            </w:pPr>
            <w:r w:rsidRPr="001A7E27">
              <w:rPr>
                <w:rFonts w:ascii="仿宋" w:eastAsia="仿宋" w:hAnsi="仿宋" w:cs="仿宋"/>
                <w:sz w:val="32"/>
                <w:szCs w:val="32"/>
                <w:lang/>
              </w:rPr>
              <w:t>33</w:t>
            </w:r>
          </w:p>
        </w:tc>
        <w:tc>
          <w:tcPr>
            <w:tcW w:w="1366" w:type="dxa"/>
            <w:vMerge/>
          </w:tcPr>
          <w:p w:rsidR="00716636" w:rsidRPr="001A7E27" w:rsidRDefault="00716636" w:rsidP="001A7E27">
            <w:pPr>
              <w:adjustRightInd w:val="0"/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6000" w:type="dxa"/>
          </w:tcPr>
          <w:p w:rsidR="00716636" w:rsidRPr="001A7E27" w:rsidRDefault="00716636" w:rsidP="001A7E27">
            <w:pPr>
              <w:adjustRightInd w:val="0"/>
              <w:spacing w:line="560" w:lineRule="exact"/>
              <w:jc w:val="center"/>
              <w:rPr>
                <w:rFonts w:ascii="仿宋" w:eastAsia="仿宋" w:hAnsi="仿宋" w:cs="仿宋"/>
                <w:color w:val="000000"/>
                <w:sz w:val="32"/>
                <w:szCs w:val="32"/>
              </w:rPr>
            </w:pPr>
            <w:r w:rsidRPr="001A7E27">
              <w:rPr>
                <w:rFonts w:ascii="仿宋" w:eastAsia="仿宋" w:hAnsi="仿宋" w:cs="仿宋" w:hint="eastAsia"/>
                <w:color w:val="000000"/>
                <w:sz w:val="32"/>
                <w:szCs w:val="32"/>
              </w:rPr>
              <w:t>泉州旭峰超纤有限公司</w:t>
            </w:r>
          </w:p>
        </w:tc>
        <w:tc>
          <w:tcPr>
            <w:tcW w:w="2317" w:type="dxa"/>
          </w:tcPr>
          <w:p w:rsidR="00716636" w:rsidRPr="001A7E27" w:rsidRDefault="00716636" w:rsidP="001A7E27">
            <w:pPr>
              <w:adjustRightInd w:val="0"/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 w:rsidRPr="001A7E27">
              <w:rPr>
                <w:rFonts w:ascii="仿宋" w:eastAsia="仿宋" w:hAnsi="仿宋" w:cs="仿宋" w:hint="eastAsia"/>
                <w:sz w:val="32"/>
                <w:szCs w:val="32"/>
              </w:rPr>
              <w:t>汪江洋、侯雅丽</w:t>
            </w:r>
          </w:p>
        </w:tc>
      </w:tr>
      <w:tr w:rsidR="00716636" w:rsidTr="001A7E27">
        <w:tc>
          <w:tcPr>
            <w:tcW w:w="783" w:type="dxa"/>
          </w:tcPr>
          <w:p w:rsidR="00716636" w:rsidRPr="001A7E27" w:rsidRDefault="00716636" w:rsidP="001A7E27">
            <w:pPr>
              <w:adjustRightInd w:val="0"/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  <w:lang/>
              </w:rPr>
            </w:pPr>
            <w:r w:rsidRPr="001A7E27">
              <w:rPr>
                <w:rFonts w:ascii="仿宋" w:eastAsia="仿宋" w:hAnsi="仿宋" w:cs="仿宋"/>
                <w:sz w:val="32"/>
                <w:szCs w:val="32"/>
                <w:lang/>
              </w:rPr>
              <w:t>34</w:t>
            </w:r>
          </w:p>
        </w:tc>
        <w:tc>
          <w:tcPr>
            <w:tcW w:w="1366" w:type="dxa"/>
            <w:vMerge/>
          </w:tcPr>
          <w:p w:rsidR="00716636" w:rsidRPr="001A7E27" w:rsidRDefault="00716636" w:rsidP="001A7E27">
            <w:pPr>
              <w:adjustRightInd w:val="0"/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6000" w:type="dxa"/>
          </w:tcPr>
          <w:p w:rsidR="00716636" w:rsidRPr="001A7E27" w:rsidRDefault="00716636" w:rsidP="001A7E27">
            <w:pPr>
              <w:adjustRightInd w:val="0"/>
              <w:spacing w:line="560" w:lineRule="exact"/>
              <w:jc w:val="center"/>
              <w:rPr>
                <w:rFonts w:ascii="仿宋" w:eastAsia="仿宋" w:hAnsi="仿宋" w:cs="仿宋"/>
                <w:color w:val="000000"/>
                <w:sz w:val="32"/>
                <w:szCs w:val="32"/>
              </w:rPr>
            </w:pPr>
            <w:r w:rsidRPr="001A7E27">
              <w:rPr>
                <w:rFonts w:ascii="仿宋" w:eastAsia="仿宋" w:hAnsi="仿宋" w:cs="仿宋" w:hint="eastAsia"/>
                <w:color w:val="000000"/>
                <w:sz w:val="32"/>
                <w:szCs w:val="32"/>
              </w:rPr>
              <w:t>泉州市邦正运动用品股份有限公司</w:t>
            </w:r>
          </w:p>
        </w:tc>
        <w:tc>
          <w:tcPr>
            <w:tcW w:w="2317" w:type="dxa"/>
          </w:tcPr>
          <w:p w:rsidR="00716636" w:rsidRPr="001A7E27" w:rsidRDefault="00716636" w:rsidP="001A7E27">
            <w:pPr>
              <w:adjustRightInd w:val="0"/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 w:rsidRPr="001A7E27">
              <w:rPr>
                <w:rFonts w:ascii="仿宋" w:eastAsia="仿宋" w:hAnsi="仿宋" w:cs="仿宋" w:hint="eastAsia"/>
                <w:sz w:val="32"/>
                <w:szCs w:val="32"/>
              </w:rPr>
              <w:t>汪江洋、侯雅丽</w:t>
            </w:r>
          </w:p>
        </w:tc>
      </w:tr>
      <w:tr w:rsidR="00716636" w:rsidTr="001A7E27">
        <w:tc>
          <w:tcPr>
            <w:tcW w:w="783" w:type="dxa"/>
          </w:tcPr>
          <w:p w:rsidR="00716636" w:rsidRPr="001A7E27" w:rsidRDefault="00716636" w:rsidP="001A7E27">
            <w:pPr>
              <w:adjustRightInd w:val="0"/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  <w:lang/>
              </w:rPr>
            </w:pPr>
            <w:r w:rsidRPr="001A7E27">
              <w:rPr>
                <w:rFonts w:ascii="仿宋" w:eastAsia="仿宋" w:hAnsi="仿宋" w:cs="仿宋"/>
                <w:sz w:val="32"/>
                <w:szCs w:val="32"/>
                <w:lang/>
              </w:rPr>
              <w:t>35</w:t>
            </w:r>
          </w:p>
        </w:tc>
        <w:tc>
          <w:tcPr>
            <w:tcW w:w="1366" w:type="dxa"/>
            <w:vMerge/>
          </w:tcPr>
          <w:p w:rsidR="00716636" w:rsidRPr="001A7E27" w:rsidRDefault="00716636" w:rsidP="001A7E27">
            <w:pPr>
              <w:adjustRightInd w:val="0"/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6000" w:type="dxa"/>
          </w:tcPr>
          <w:p w:rsidR="00716636" w:rsidRPr="001A7E27" w:rsidRDefault="00716636" w:rsidP="001A7E27">
            <w:pPr>
              <w:adjustRightInd w:val="0"/>
              <w:spacing w:line="560" w:lineRule="exact"/>
              <w:jc w:val="center"/>
              <w:rPr>
                <w:rFonts w:ascii="仿宋" w:eastAsia="仿宋" w:hAnsi="仿宋" w:cs="仿宋"/>
                <w:color w:val="000000"/>
                <w:sz w:val="32"/>
                <w:szCs w:val="32"/>
              </w:rPr>
            </w:pPr>
            <w:r w:rsidRPr="001A7E27">
              <w:rPr>
                <w:rFonts w:ascii="仿宋" w:eastAsia="仿宋" w:hAnsi="仿宋" w:cs="仿宋" w:hint="eastAsia"/>
                <w:color w:val="000000"/>
                <w:sz w:val="32"/>
                <w:szCs w:val="32"/>
              </w:rPr>
              <w:t>泉州锦林环保高新材料有限公司</w:t>
            </w:r>
          </w:p>
        </w:tc>
        <w:tc>
          <w:tcPr>
            <w:tcW w:w="2317" w:type="dxa"/>
          </w:tcPr>
          <w:p w:rsidR="00716636" w:rsidRPr="001A7E27" w:rsidRDefault="00716636" w:rsidP="001A7E27">
            <w:pPr>
              <w:adjustRightInd w:val="0"/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 w:rsidRPr="001A7E27">
              <w:rPr>
                <w:rFonts w:ascii="仿宋" w:eastAsia="仿宋" w:hAnsi="仿宋" w:cs="仿宋" w:hint="eastAsia"/>
                <w:sz w:val="32"/>
                <w:szCs w:val="32"/>
              </w:rPr>
              <w:t>汪江洋、侯雅丽</w:t>
            </w:r>
          </w:p>
        </w:tc>
      </w:tr>
      <w:tr w:rsidR="00716636" w:rsidTr="001A7E27">
        <w:tc>
          <w:tcPr>
            <w:tcW w:w="783" w:type="dxa"/>
          </w:tcPr>
          <w:p w:rsidR="00716636" w:rsidRPr="001A7E27" w:rsidRDefault="00716636" w:rsidP="001A7E27">
            <w:pPr>
              <w:adjustRightInd w:val="0"/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  <w:lang/>
              </w:rPr>
            </w:pPr>
            <w:r w:rsidRPr="001A7E27">
              <w:rPr>
                <w:rFonts w:ascii="仿宋" w:eastAsia="仿宋" w:hAnsi="仿宋" w:cs="仿宋"/>
                <w:sz w:val="32"/>
                <w:szCs w:val="32"/>
                <w:lang/>
              </w:rPr>
              <w:t>36</w:t>
            </w:r>
          </w:p>
        </w:tc>
        <w:tc>
          <w:tcPr>
            <w:tcW w:w="1366" w:type="dxa"/>
            <w:vMerge/>
          </w:tcPr>
          <w:p w:rsidR="00716636" w:rsidRPr="001A7E27" w:rsidRDefault="00716636" w:rsidP="001A7E27">
            <w:pPr>
              <w:adjustRightInd w:val="0"/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6000" w:type="dxa"/>
          </w:tcPr>
          <w:p w:rsidR="00716636" w:rsidRPr="001A7E27" w:rsidRDefault="00716636" w:rsidP="001A7E27">
            <w:pPr>
              <w:adjustRightInd w:val="0"/>
              <w:spacing w:line="560" w:lineRule="exact"/>
              <w:jc w:val="center"/>
              <w:rPr>
                <w:rFonts w:ascii="仿宋" w:eastAsia="仿宋" w:hAnsi="仿宋" w:cs="仿宋"/>
                <w:color w:val="000000"/>
                <w:sz w:val="32"/>
                <w:szCs w:val="32"/>
              </w:rPr>
            </w:pPr>
            <w:r w:rsidRPr="001A7E27">
              <w:rPr>
                <w:rFonts w:ascii="仿宋" w:eastAsia="仿宋" w:hAnsi="仿宋" w:cs="仿宋" w:hint="eastAsia"/>
                <w:color w:val="000000"/>
                <w:sz w:val="32"/>
                <w:szCs w:val="32"/>
              </w:rPr>
              <w:t>福建省西斯特环保材料科技有限责任公司</w:t>
            </w:r>
          </w:p>
        </w:tc>
        <w:tc>
          <w:tcPr>
            <w:tcW w:w="2317" w:type="dxa"/>
          </w:tcPr>
          <w:p w:rsidR="00716636" w:rsidRPr="001A7E27" w:rsidRDefault="00716636" w:rsidP="001A7E27">
            <w:pPr>
              <w:adjustRightInd w:val="0"/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 w:rsidRPr="001A7E27">
              <w:rPr>
                <w:rFonts w:ascii="仿宋" w:eastAsia="仿宋" w:hAnsi="仿宋" w:cs="仿宋" w:hint="eastAsia"/>
                <w:sz w:val="32"/>
                <w:szCs w:val="32"/>
              </w:rPr>
              <w:t>汪江洋、侯雅丽</w:t>
            </w:r>
          </w:p>
        </w:tc>
      </w:tr>
      <w:tr w:rsidR="00716636" w:rsidTr="001A7E27">
        <w:tc>
          <w:tcPr>
            <w:tcW w:w="783" w:type="dxa"/>
          </w:tcPr>
          <w:p w:rsidR="00716636" w:rsidRPr="001A7E27" w:rsidRDefault="00716636" w:rsidP="001A7E27">
            <w:pPr>
              <w:adjustRightInd w:val="0"/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  <w:lang/>
              </w:rPr>
            </w:pPr>
            <w:r w:rsidRPr="001A7E27">
              <w:rPr>
                <w:rFonts w:ascii="仿宋" w:eastAsia="仿宋" w:hAnsi="仿宋" w:cs="仿宋"/>
                <w:sz w:val="32"/>
                <w:szCs w:val="32"/>
                <w:lang/>
              </w:rPr>
              <w:t>37</w:t>
            </w:r>
          </w:p>
        </w:tc>
        <w:tc>
          <w:tcPr>
            <w:tcW w:w="1366" w:type="dxa"/>
            <w:vMerge/>
          </w:tcPr>
          <w:p w:rsidR="00716636" w:rsidRPr="001A7E27" w:rsidRDefault="00716636" w:rsidP="001A7E27">
            <w:pPr>
              <w:adjustRightInd w:val="0"/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6000" w:type="dxa"/>
          </w:tcPr>
          <w:p w:rsidR="00716636" w:rsidRPr="001A7E27" w:rsidRDefault="00716636" w:rsidP="001A7E27">
            <w:pPr>
              <w:adjustRightInd w:val="0"/>
              <w:spacing w:line="560" w:lineRule="exact"/>
              <w:jc w:val="center"/>
              <w:rPr>
                <w:rFonts w:ascii="仿宋" w:eastAsia="仿宋" w:hAnsi="仿宋" w:cs="仿宋"/>
                <w:color w:val="000000"/>
                <w:sz w:val="32"/>
                <w:szCs w:val="32"/>
              </w:rPr>
            </w:pPr>
            <w:r w:rsidRPr="001A7E27">
              <w:rPr>
                <w:rFonts w:ascii="仿宋" w:eastAsia="仿宋" w:hAnsi="仿宋" w:cs="仿宋" w:hint="eastAsia"/>
                <w:color w:val="000000"/>
                <w:sz w:val="32"/>
                <w:szCs w:val="32"/>
              </w:rPr>
              <w:t>泉州市荣发服装织造有限公司</w:t>
            </w:r>
          </w:p>
        </w:tc>
        <w:tc>
          <w:tcPr>
            <w:tcW w:w="2317" w:type="dxa"/>
          </w:tcPr>
          <w:p w:rsidR="00716636" w:rsidRPr="001A7E27" w:rsidRDefault="00716636" w:rsidP="001A7E27">
            <w:pPr>
              <w:adjustRightInd w:val="0"/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 w:rsidRPr="001A7E27">
              <w:rPr>
                <w:rFonts w:ascii="仿宋" w:eastAsia="仿宋" w:hAnsi="仿宋" w:cs="仿宋" w:hint="eastAsia"/>
                <w:sz w:val="32"/>
                <w:szCs w:val="32"/>
              </w:rPr>
              <w:t>汪江洋、侯雅丽</w:t>
            </w:r>
          </w:p>
        </w:tc>
      </w:tr>
      <w:tr w:rsidR="00716636" w:rsidTr="001A7E27">
        <w:tc>
          <w:tcPr>
            <w:tcW w:w="783" w:type="dxa"/>
          </w:tcPr>
          <w:p w:rsidR="00716636" w:rsidRPr="001A7E27" w:rsidRDefault="00716636" w:rsidP="001A7E27">
            <w:pPr>
              <w:adjustRightInd w:val="0"/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  <w:lang/>
              </w:rPr>
            </w:pPr>
            <w:r w:rsidRPr="001A7E27">
              <w:rPr>
                <w:rFonts w:ascii="仿宋" w:eastAsia="仿宋" w:hAnsi="仿宋" w:cs="仿宋"/>
                <w:sz w:val="32"/>
                <w:szCs w:val="32"/>
                <w:lang/>
              </w:rPr>
              <w:t>38</w:t>
            </w:r>
          </w:p>
        </w:tc>
        <w:tc>
          <w:tcPr>
            <w:tcW w:w="1366" w:type="dxa"/>
            <w:vMerge/>
          </w:tcPr>
          <w:p w:rsidR="00716636" w:rsidRPr="001A7E27" w:rsidRDefault="00716636" w:rsidP="001A7E27">
            <w:pPr>
              <w:adjustRightInd w:val="0"/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6000" w:type="dxa"/>
          </w:tcPr>
          <w:p w:rsidR="00716636" w:rsidRPr="001A7E27" w:rsidRDefault="00716636" w:rsidP="001A7E27">
            <w:pPr>
              <w:adjustRightInd w:val="0"/>
              <w:spacing w:line="560" w:lineRule="exact"/>
              <w:jc w:val="center"/>
              <w:rPr>
                <w:rFonts w:ascii="仿宋" w:eastAsia="仿宋" w:hAnsi="仿宋" w:cs="仿宋"/>
                <w:color w:val="000000"/>
                <w:sz w:val="32"/>
                <w:szCs w:val="32"/>
              </w:rPr>
            </w:pPr>
            <w:r w:rsidRPr="001A7E27">
              <w:rPr>
                <w:rFonts w:ascii="仿宋" w:eastAsia="仿宋" w:hAnsi="仿宋" w:cs="仿宋" w:hint="eastAsia"/>
                <w:color w:val="000000"/>
                <w:sz w:val="32"/>
                <w:szCs w:val="32"/>
              </w:rPr>
              <w:t>泉州市裕辉服饰织造有限公司</w:t>
            </w:r>
          </w:p>
        </w:tc>
        <w:tc>
          <w:tcPr>
            <w:tcW w:w="2317" w:type="dxa"/>
          </w:tcPr>
          <w:p w:rsidR="00716636" w:rsidRPr="001A7E27" w:rsidRDefault="00716636" w:rsidP="001A7E27">
            <w:pPr>
              <w:adjustRightInd w:val="0"/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 w:rsidRPr="001A7E27">
              <w:rPr>
                <w:rFonts w:ascii="仿宋" w:eastAsia="仿宋" w:hAnsi="仿宋" w:cs="仿宋" w:hint="eastAsia"/>
                <w:sz w:val="32"/>
                <w:szCs w:val="32"/>
              </w:rPr>
              <w:t>汪江洋、侯雅丽</w:t>
            </w:r>
          </w:p>
        </w:tc>
      </w:tr>
      <w:tr w:rsidR="00716636" w:rsidTr="001A7E27">
        <w:tc>
          <w:tcPr>
            <w:tcW w:w="783" w:type="dxa"/>
          </w:tcPr>
          <w:p w:rsidR="00716636" w:rsidRPr="001A7E27" w:rsidRDefault="00716636" w:rsidP="001A7E27">
            <w:pPr>
              <w:adjustRightInd w:val="0"/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  <w:lang/>
              </w:rPr>
            </w:pPr>
            <w:r w:rsidRPr="001A7E27">
              <w:rPr>
                <w:rFonts w:ascii="仿宋" w:eastAsia="仿宋" w:hAnsi="仿宋" w:cs="仿宋"/>
                <w:sz w:val="32"/>
                <w:szCs w:val="32"/>
                <w:lang/>
              </w:rPr>
              <w:t>39</w:t>
            </w:r>
          </w:p>
        </w:tc>
        <w:tc>
          <w:tcPr>
            <w:tcW w:w="1366" w:type="dxa"/>
            <w:vMerge/>
          </w:tcPr>
          <w:p w:rsidR="00716636" w:rsidRPr="001A7E27" w:rsidRDefault="00716636" w:rsidP="001A7E27">
            <w:pPr>
              <w:adjustRightInd w:val="0"/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6000" w:type="dxa"/>
          </w:tcPr>
          <w:p w:rsidR="00716636" w:rsidRPr="001A7E27" w:rsidRDefault="00716636" w:rsidP="001A7E27">
            <w:pPr>
              <w:adjustRightInd w:val="0"/>
              <w:spacing w:line="560" w:lineRule="exact"/>
              <w:jc w:val="center"/>
              <w:rPr>
                <w:rFonts w:ascii="仿宋" w:eastAsia="仿宋" w:hAnsi="仿宋" w:cs="仿宋"/>
                <w:color w:val="000000"/>
                <w:sz w:val="32"/>
                <w:szCs w:val="32"/>
              </w:rPr>
            </w:pPr>
            <w:r w:rsidRPr="001A7E27">
              <w:rPr>
                <w:rFonts w:ascii="仿宋" w:eastAsia="仿宋" w:hAnsi="仿宋" w:cs="仿宋" w:hint="eastAsia"/>
                <w:color w:val="000000"/>
                <w:sz w:val="32"/>
                <w:szCs w:val="32"/>
              </w:rPr>
              <w:t>永春良福陶瓷有限公司</w:t>
            </w:r>
          </w:p>
        </w:tc>
        <w:tc>
          <w:tcPr>
            <w:tcW w:w="2317" w:type="dxa"/>
          </w:tcPr>
          <w:p w:rsidR="00716636" w:rsidRPr="001A7E27" w:rsidRDefault="00716636" w:rsidP="001A7E27">
            <w:pPr>
              <w:adjustRightInd w:val="0"/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 w:rsidRPr="001A7E27">
              <w:rPr>
                <w:rFonts w:ascii="仿宋" w:eastAsia="仿宋" w:hAnsi="仿宋" w:cs="仿宋" w:hint="eastAsia"/>
                <w:sz w:val="32"/>
                <w:szCs w:val="32"/>
              </w:rPr>
              <w:t>汪江洋、侯雅丽</w:t>
            </w:r>
          </w:p>
        </w:tc>
      </w:tr>
      <w:tr w:rsidR="00716636" w:rsidTr="001A7E27">
        <w:tc>
          <w:tcPr>
            <w:tcW w:w="783" w:type="dxa"/>
          </w:tcPr>
          <w:p w:rsidR="00716636" w:rsidRPr="001A7E27" w:rsidRDefault="00716636" w:rsidP="001A7E27">
            <w:pPr>
              <w:adjustRightInd w:val="0"/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  <w:lang/>
              </w:rPr>
            </w:pPr>
            <w:r w:rsidRPr="001A7E27">
              <w:rPr>
                <w:rFonts w:ascii="仿宋" w:eastAsia="仿宋" w:hAnsi="仿宋" w:cs="仿宋"/>
                <w:sz w:val="32"/>
                <w:szCs w:val="32"/>
                <w:lang/>
              </w:rPr>
              <w:t>40</w:t>
            </w:r>
          </w:p>
        </w:tc>
        <w:tc>
          <w:tcPr>
            <w:tcW w:w="1366" w:type="dxa"/>
            <w:vMerge/>
          </w:tcPr>
          <w:p w:rsidR="00716636" w:rsidRPr="001A7E27" w:rsidRDefault="00716636" w:rsidP="001A7E27">
            <w:pPr>
              <w:adjustRightInd w:val="0"/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6000" w:type="dxa"/>
          </w:tcPr>
          <w:p w:rsidR="00716636" w:rsidRPr="001A7E27" w:rsidRDefault="00716636" w:rsidP="001A7E27">
            <w:pPr>
              <w:adjustRightInd w:val="0"/>
              <w:spacing w:line="560" w:lineRule="exact"/>
              <w:jc w:val="center"/>
              <w:rPr>
                <w:rFonts w:ascii="仿宋" w:eastAsia="仿宋" w:hAnsi="仿宋" w:cs="仿宋"/>
                <w:color w:val="000000"/>
                <w:sz w:val="32"/>
                <w:szCs w:val="32"/>
              </w:rPr>
            </w:pPr>
            <w:r w:rsidRPr="001A7E27">
              <w:rPr>
                <w:rFonts w:ascii="仿宋" w:eastAsia="仿宋" w:hAnsi="仿宋" w:cs="仿宋" w:hint="eastAsia"/>
                <w:color w:val="000000"/>
                <w:sz w:val="32"/>
                <w:szCs w:val="32"/>
              </w:rPr>
              <w:t>永春伟贤建材有限公司</w:t>
            </w:r>
          </w:p>
        </w:tc>
        <w:tc>
          <w:tcPr>
            <w:tcW w:w="2317" w:type="dxa"/>
          </w:tcPr>
          <w:p w:rsidR="00716636" w:rsidRPr="001A7E27" w:rsidRDefault="00716636" w:rsidP="001A7E27">
            <w:pPr>
              <w:adjustRightInd w:val="0"/>
              <w:spacing w:line="56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 w:rsidRPr="001A7E27">
              <w:rPr>
                <w:rFonts w:ascii="仿宋" w:eastAsia="仿宋" w:hAnsi="仿宋" w:cs="仿宋" w:hint="eastAsia"/>
                <w:sz w:val="32"/>
                <w:szCs w:val="32"/>
              </w:rPr>
              <w:t>汪江洋、侯雅丽</w:t>
            </w:r>
          </w:p>
        </w:tc>
      </w:tr>
    </w:tbl>
    <w:p w:rsidR="00716636" w:rsidRDefault="00716636">
      <w:pPr>
        <w:adjustRightInd w:val="0"/>
        <w:spacing w:line="560" w:lineRule="exact"/>
        <w:rPr>
          <w:rFonts w:ascii="仿宋" w:eastAsia="仿宋" w:hAnsi="仿宋" w:cs="仿宋"/>
          <w:sz w:val="32"/>
          <w:szCs w:val="32"/>
        </w:rPr>
      </w:pPr>
    </w:p>
    <w:p w:rsidR="00716636" w:rsidRDefault="00716636"/>
    <w:sectPr w:rsidR="00716636" w:rsidSect="00DF6DA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es 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3BC47A68"/>
    <w:rsid w:val="001A7E27"/>
    <w:rsid w:val="006751B0"/>
    <w:rsid w:val="00716636"/>
    <w:rsid w:val="00B357BE"/>
    <w:rsid w:val="00DF6DAC"/>
    <w:rsid w:val="023E64B5"/>
    <w:rsid w:val="3BC47A68"/>
    <w:rsid w:val="46726F45"/>
    <w:rsid w:val="786B57F8"/>
    <w:rsid w:val="7AB86C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6DAC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DF6DAC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2</Pages>
  <Words>161</Words>
  <Characters>919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计算站</cp:lastModifiedBy>
  <cp:revision>2</cp:revision>
  <cp:lastPrinted>2021-11-22T02:55:00Z</cp:lastPrinted>
  <dcterms:created xsi:type="dcterms:W3CDTF">2021-11-22T01:35:00Z</dcterms:created>
  <dcterms:modified xsi:type="dcterms:W3CDTF">2021-11-23T02:22:00Z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